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6D87A2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AA3126">
        <w:rPr>
          <w:b/>
          <w:i/>
          <w:noProof/>
          <w:sz w:val="28"/>
          <w:lang w:eastAsia="ja-JP"/>
        </w:rPr>
        <w:t>21</w:t>
      </w:r>
      <w:r w:rsidR="000E7379">
        <w:rPr>
          <w:b/>
          <w:i/>
          <w:noProof/>
          <w:sz w:val="28"/>
          <w:lang w:eastAsia="ja-JP"/>
        </w:rPr>
        <w:t>2642</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4D171B3A"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w:t>
            </w:r>
            <w:r w:rsidR="00A32C30">
              <w:rPr>
                <w:b/>
                <w:noProof/>
                <w:sz w:val="28"/>
                <w:lang w:eastAsia="ja-JP"/>
              </w:rPr>
              <w:t>08-1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0BADE52" w:rsidR="006733F4" w:rsidRPr="00410371" w:rsidRDefault="000E7379" w:rsidP="006733F4">
            <w:pPr>
              <w:pStyle w:val="CRCoverPage"/>
              <w:spacing w:after="0"/>
              <w:rPr>
                <w:noProof/>
              </w:rPr>
            </w:pPr>
            <w:r>
              <w:rPr>
                <w:b/>
                <w:noProof/>
                <w:sz w:val="28"/>
              </w:rPr>
              <w:t>1861</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F65DB" w:rsidR="006733F4" w:rsidRPr="00410371" w:rsidRDefault="006733F4" w:rsidP="006733F4">
            <w:pPr>
              <w:pStyle w:val="CRCoverPage"/>
              <w:spacing w:after="0"/>
              <w:jc w:val="center"/>
              <w:rPr>
                <w:noProof/>
                <w:sz w:val="28"/>
              </w:rPr>
            </w:pPr>
            <w:r>
              <w:rPr>
                <w:b/>
                <w:noProof/>
                <w:sz w:val="28"/>
              </w:rPr>
              <w:t>1</w:t>
            </w:r>
            <w:r w:rsidR="00A32C30">
              <w:rPr>
                <w:b/>
                <w:noProof/>
                <w:sz w:val="28"/>
              </w:rPr>
              <w:t>7</w:t>
            </w:r>
            <w:r>
              <w:rPr>
                <w:b/>
                <w:noProof/>
                <w:sz w:val="28"/>
              </w:rPr>
              <w:t>.</w:t>
            </w:r>
            <w:r w:rsidR="00A32C30">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B8D69" w:rsidR="001E41F3" w:rsidRDefault="00A32C30">
            <w:pPr>
              <w:pStyle w:val="CRCoverPage"/>
              <w:spacing w:after="0"/>
              <w:ind w:left="100"/>
              <w:rPr>
                <w:noProof/>
              </w:rPr>
            </w:pPr>
            <w:r>
              <w:t xml:space="preserve">Editorial correction </w:t>
            </w:r>
            <w:r w:rsidR="00A22099">
              <w:t>of header level</w:t>
            </w:r>
            <w:r w:rsidR="00605125">
              <w:t xml:space="preserve"> </w:t>
            </w:r>
            <w:r w:rsidR="005E3297">
              <w:t xml:space="preserve">in clause 5.4.2.0 </w:t>
            </w:r>
            <w:r w:rsidR="006B4510">
              <w:t xml:space="preserve">in </w:t>
            </w:r>
            <w:r w:rsidR="00605125">
              <w:t>38.508-</w:t>
            </w:r>
            <w:r w:rsidR="000F49A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EAD42" w:rsidR="001E41F3" w:rsidRDefault="00A40F7F">
            <w:pPr>
              <w:pStyle w:val="CRCoverPage"/>
              <w:spacing w:after="0"/>
              <w:ind w:left="100"/>
              <w:rPr>
                <w:noProof/>
              </w:rPr>
            </w:pPr>
            <w:r>
              <w:t>Rel-1</w:t>
            </w:r>
            <w:r w:rsidR="0084060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97" w14:paraId="1256F52C" w14:textId="77777777" w:rsidTr="00547111">
        <w:tc>
          <w:tcPr>
            <w:tcW w:w="2694" w:type="dxa"/>
            <w:gridSpan w:val="2"/>
            <w:tcBorders>
              <w:top w:val="single" w:sz="4" w:space="0" w:color="auto"/>
              <w:left w:val="single" w:sz="4" w:space="0" w:color="auto"/>
            </w:tcBorders>
          </w:tcPr>
          <w:p w14:paraId="52C87DB0" w14:textId="77777777" w:rsidR="005E3297" w:rsidRDefault="005E3297" w:rsidP="005E3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54FFB" w14:textId="43327296" w:rsidR="005E3297" w:rsidRDefault="005E3297" w:rsidP="005E3297">
            <w:pPr>
              <w:pStyle w:val="CRCoverPage"/>
              <w:spacing w:after="0"/>
              <w:ind w:left="100"/>
            </w:pPr>
            <w:proofErr w:type="spellStart"/>
            <w:r w:rsidRPr="00441755">
              <w:t>ServingCellConfig</w:t>
            </w:r>
            <w:proofErr w:type="spellEnd"/>
            <w:r>
              <w:t xml:space="preserve"> and PDCCH-config has incorrect header level.</w:t>
            </w:r>
          </w:p>
          <w:p w14:paraId="708AA7DE" w14:textId="24DCB8A8" w:rsidR="005E3297" w:rsidRDefault="005E3297" w:rsidP="005E3297">
            <w:pPr>
              <w:pStyle w:val="CRCoverPage"/>
              <w:spacing w:after="0"/>
              <w:ind w:left="100"/>
              <w:rPr>
                <w:noProof/>
              </w:rPr>
            </w:pPr>
          </w:p>
        </w:tc>
      </w:tr>
      <w:tr w:rsidR="005E3297" w14:paraId="4CA74D09" w14:textId="77777777" w:rsidTr="00547111">
        <w:tc>
          <w:tcPr>
            <w:tcW w:w="2694" w:type="dxa"/>
            <w:gridSpan w:val="2"/>
            <w:tcBorders>
              <w:left w:val="single" w:sz="4" w:space="0" w:color="auto"/>
            </w:tcBorders>
          </w:tcPr>
          <w:p w14:paraId="2D0866D6" w14:textId="77777777" w:rsidR="005E3297" w:rsidRDefault="005E3297" w:rsidP="005E3297">
            <w:pPr>
              <w:pStyle w:val="CRCoverPage"/>
              <w:spacing w:after="0"/>
              <w:rPr>
                <w:b/>
                <w:i/>
                <w:noProof/>
                <w:sz w:val="8"/>
                <w:szCs w:val="8"/>
              </w:rPr>
            </w:pPr>
          </w:p>
        </w:tc>
        <w:tc>
          <w:tcPr>
            <w:tcW w:w="6946" w:type="dxa"/>
            <w:gridSpan w:val="9"/>
            <w:tcBorders>
              <w:right w:val="single" w:sz="4" w:space="0" w:color="auto"/>
            </w:tcBorders>
          </w:tcPr>
          <w:p w14:paraId="365DEF04" w14:textId="77777777" w:rsidR="005E3297" w:rsidRDefault="005E3297" w:rsidP="005E3297">
            <w:pPr>
              <w:pStyle w:val="CRCoverPage"/>
              <w:spacing w:after="0"/>
              <w:rPr>
                <w:noProof/>
                <w:sz w:val="8"/>
                <w:szCs w:val="8"/>
              </w:rPr>
            </w:pPr>
          </w:p>
        </w:tc>
      </w:tr>
      <w:tr w:rsidR="005E3297" w14:paraId="21016551" w14:textId="77777777" w:rsidTr="00547111">
        <w:tc>
          <w:tcPr>
            <w:tcW w:w="2694" w:type="dxa"/>
            <w:gridSpan w:val="2"/>
            <w:tcBorders>
              <w:left w:val="single" w:sz="4" w:space="0" w:color="auto"/>
            </w:tcBorders>
          </w:tcPr>
          <w:p w14:paraId="49433147" w14:textId="77777777" w:rsidR="005E3297" w:rsidRDefault="005E3297" w:rsidP="005E3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790600AB" w:rsidR="005E3297" w:rsidRDefault="005E3297" w:rsidP="005E3297">
            <w:pPr>
              <w:pStyle w:val="CRCoverPage"/>
              <w:spacing w:after="0"/>
              <w:ind w:left="100"/>
            </w:pPr>
            <w:proofErr w:type="spellStart"/>
            <w:r w:rsidRPr="00441755">
              <w:t>ServingCellConfig</w:t>
            </w:r>
            <w:proofErr w:type="spellEnd"/>
            <w:r>
              <w:t xml:space="preserve"> and PDCCH-config changed to header level 6.</w:t>
            </w:r>
          </w:p>
          <w:p w14:paraId="31C656EC" w14:textId="1F9E0D00" w:rsidR="005E3297" w:rsidRDefault="005E3297" w:rsidP="005E3297">
            <w:pPr>
              <w:pStyle w:val="CRCoverPage"/>
              <w:spacing w:after="0"/>
              <w:ind w:left="100"/>
            </w:pPr>
          </w:p>
        </w:tc>
      </w:tr>
      <w:tr w:rsidR="005E3297" w14:paraId="1F886379" w14:textId="77777777" w:rsidTr="00547111">
        <w:tc>
          <w:tcPr>
            <w:tcW w:w="2694" w:type="dxa"/>
            <w:gridSpan w:val="2"/>
            <w:tcBorders>
              <w:left w:val="single" w:sz="4" w:space="0" w:color="auto"/>
            </w:tcBorders>
          </w:tcPr>
          <w:p w14:paraId="4D989623" w14:textId="77777777" w:rsidR="005E3297" w:rsidRDefault="005E3297" w:rsidP="005E3297">
            <w:pPr>
              <w:pStyle w:val="CRCoverPage"/>
              <w:spacing w:after="0"/>
              <w:rPr>
                <w:b/>
                <w:i/>
                <w:noProof/>
                <w:sz w:val="8"/>
                <w:szCs w:val="8"/>
              </w:rPr>
            </w:pPr>
          </w:p>
        </w:tc>
        <w:tc>
          <w:tcPr>
            <w:tcW w:w="6946" w:type="dxa"/>
            <w:gridSpan w:val="9"/>
            <w:tcBorders>
              <w:right w:val="single" w:sz="4" w:space="0" w:color="auto"/>
            </w:tcBorders>
          </w:tcPr>
          <w:p w14:paraId="71C4A204" w14:textId="77777777" w:rsidR="005E3297" w:rsidRDefault="005E3297" w:rsidP="005E3297">
            <w:pPr>
              <w:pStyle w:val="CRCoverPage"/>
              <w:spacing w:after="0"/>
              <w:rPr>
                <w:noProof/>
                <w:sz w:val="8"/>
                <w:szCs w:val="8"/>
              </w:rPr>
            </w:pPr>
          </w:p>
        </w:tc>
      </w:tr>
      <w:tr w:rsidR="005E3297" w14:paraId="678D7BF9" w14:textId="77777777" w:rsidTr="00547111">
        <w:tc>
          <w:tcPr>
            <w:tcW w:w="2694" w:type="dxa"/>
            <w:gridSpan w:val="2"/>
            <w:tcBorders>
              <w:left w:val="single" w:sz="4" w:space="0" w:color="auto"/>
              <w:bottom w:val="single" w:sz="4" w:space="0" w:color="auto"/>
            </w:tcBorders>
          </w:tcPr>
          <w:p w14:paraId="4E5CE1B6" w14:textId="77777777" w:rsidR="005E3297" w:rsidRDefault="005E3297" w:rsidP="005E3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D2363" w:rsidR="005E3297" w:rsidRDefault="005E3297" w:rsidP="005E3297">
            <w:pPr>
              <w:pStyle w:val="CRCoverPage"/>
              <w:spacing w:after="0"/>
              <w:ind w:left="100"/>
              <w:rPr>
                <w:noProof/>
              </w:rPr>
            </w:pPr>
            <w:r>
              <w:rPr>
                <w:noProof/>
              </w:rPr>
              <w:t xml:space="preserve">Readability of clause 5.4.2.0 in 38.508-1 will </w:t>
            </w:r>
            <w:r w:rsidR="0071544C">
              <w:rPr>
                <w:noProof/>
              </w:rPr>
              <w:t>remain</w:t>
            </w:r>
            <w:r>
              <w:rPr>
                <w:noProof/>
              </w:rPr>
              <w:t xml:space="preserve"> poor.</w:t>
            </w:r>
          </w:p>
        </w:tc>
      </w:tr>
      <w:tr w:rsidR="005E3297" w14:paraId="034AF533" w14:textId="77777777" w:rsidTr="00547111">
        <w:tc>
          <w:tcPr>
            <w:tcW w:w="2694" w:type="dxa"/>
            <w:gridSpan w:val="2"/>
          </w:tcPr>
          <w:p w14:paraId="39D9EB5B" w14:textId="77777777" w:rsidR="005E3297" w:rsidRDefault="005E3297" w:rsidP="005E3297">
            <w:pPr>
              <w:pStyle w:val="CRCoverPage"/>
              <w:spacing w:after="0"/>
              <w:rPr>
                <w:b/>
                <w:i/>
                <w:noProof/>
                <w:sz w:val="8"/>
                <w:szCs w:val="8"/>
              </w:rPr>
            </w:pPr>
          </w:p>
        </w:tc>
        <w:tc>
          <w:tcPr>
            <w:tcW w:w="6946" w:type="dxa"/>
            <w:gridSpan w:val="9"/>
          </w:tcPr>
          <w:p w14:paraId="7826CB1C" w14:textId="77777777" w:rsidR="005E3297" w:rsidRDefault="005E3297" w:rsidP="005E3297">
            <w:pPr>
              <w:pStyle w:val="CRCoverPage"/>
              <w:spacing w:after="0"/>
              <w:rPr>
                <w:noProof/>
                <w:sz w:val="8"/>
                <w:szCs w:val="8"/>
              </w:rPr>
            </w:pPr>
          </w:p>
        </w:tc>
      </w:tr>
      <w:tr w:rsidR="005E3297" w14:paraId="6A17D7AC" w14:textId="77777777" w:rsidTr="00547111">
        <w:tc>
          <w:tcPr>
            <w:tcW w:w="2694" w:type="dxa"/>
            <w:gridSpan w:val="2"/>
            <w:tcBorders>
              <w:top w:val="single" w:sz="4" w:space="0" w:color="auto"/>
              <w:left w:val="single" w:sz="4" w:space="0" w:color="auto"/>
            </w:tcBorders>
          </w:tcPr>
          <w:p w14:paraId="6DAD5B19" w14:textId="77777777" w:rsidR="005E3297" w:rsidRDefault="005E3297" w:rsidP="005E3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C991C" w:rsidR="005E3297" w:rsidRDefault="005E3297" w:rsidP="005E3297">
            <w:pPr>
              <w:pStyle w:val="CRCoverPage"/>
              <w:spacing w:after="0"/>
              <w:ind w:left="100"/>
              <w:rPr>
                <w:noProof/>
              </w:rPr>
            </w:pPr>
            <w:r>
              <w:rPr>
                <w:noProof/>
              </w:rPr>
              <w:t>5.4.2.0</w:t>
            </w:r>
          </w:p>
        </w:tc>
      </w:tr>
      <w:tr w:rsidR="005E3297" w14:paraId="56E1E6C3" w14:textId="77777777" w:rsidTr="00547111">
        <w:tc>
          <w:tcPr>
            <w:tcW w:w="2694" w:type="dxa"/>
            <w:gridSpan w:val="2"/>
            <w:tcBorders>
              <w:left w:val="single" w:sz="4" w:space="0" w:color="auto"/>
            </w:tcBorders>
          </w:tcPr>
          <w:p w14:paraId="2FB9DE77" w14:textId="77777777" w:rsidR="005E3297" w:rsidRDefault="005E3297" w:rsidP="005E3297">
            <w:pPr>
              <w:pStyle w:val="CRCoverPage"/>
              <w:spacing w:after="0"/>
              <w:rPr>
                <w:b/>
                <w:i/>
                <w:noProof/>
                <w:sz w:val="8"/>
                <w:szCs w:val="8"/>
              </w:rPr>
            </w:pPr>
          </w:p>
        </w:tc>
        <w:tc>
          <w:tcPr>
            <w:tcW w:w="6946" w:type="dxa"/>
            <w:gridSpan w:val="9"/>
            <w:tcBorders>
              <w:right w:val="single" w:sz="4" w:space="0" w:color="auto"/>
            </w:tcBorders>
          </w:tcPr>
          <w:p w14:paraId="0898542D" w14:textId="77777777" w:rsidR="005E3297" w:rsidRDefault="005E3297" w:rsidP="005E3297">
            <w:pPr>
              <w:pStyle w:val="CRCoverPage"/>
              <w:spacing w:after="0"/>
              <w:rPr>
                <w:noProof/>
                <w:sz w:val="8"/>
                <w:szCs w:val="8"/>
              </w:rPr>
            </w:pPr>
          </w:p>
        </w:tc>
      </w:tr>
      <w:tr w:rsidR="005E3297" w14:paraId="76F95A8B" w14:textId="77777777" w:rsidTr="00547111">
        <w:tc>
          <w:tcPr>
            <w:tcW w:w="2694" w:type="dxa"/>
            <w:gridSpan w:val="2"/>
            <w:tcBorders>
              <w:left w:val="single" w:sz="4" w:space="0" w:color="auto"/>
            </w:tcBorders>
          </w:tcPr>
          <w:p w14:paraId="335EAB52" w14:textId="77777777" w:rsidR="005E3297" w:rsidRDefault="005E3297" w:rsidP="005E3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3297" w:rsidRDefault="005E3297" w:rsidP="005E3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3297" w:rsidRDefault="005E3297" w:rsidP="005E3297">
            <w:pPr>
              <w:pStyle w:val="CRCoverPage"/>
              <w:spacing w:after="0"/>
              <w:jc w:val="center"/>
              <w:rPr>
                <w:b/>
                <w:caps/>
                <w:noProof/>
              </w:rPr>
            </w:pPr>
            <w:r>
              <w:rPr>
                <w:b/>
                <w:caps/>
                <w:noProof/>
              </w:rPr>
              <w:t>N</w:t>
            </w:r>
          </w:p>
        </w:tc>
        <w:tc>
          <w:tcPr>
            <w:tcW w:w="2977" w:type="dxa"/>
            <w:gridSpan w:val="4"/>
          </w:tcPr>
          <w:p w14:paraId="304CCBCB" w14:textId="77777777" w:rsidR="005E3297" w:rsidRDefault="005E3297" w:rsidP="005E3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3297" w:rsidRDefault="005E3297" w:rsidP="005E3297">
            <w:pPr>
              <w:pStyle w:val="CRCoverPage"/>
              <w:spacing w:after="0"/>
              <w:ind w:left="99"/>
              <w:rPr>
                <w:noProof/>
              </w:rPr>
            </w:pPr>
          </w:p>
        </w:tc>
      </w:tr>
      <w:tr w:rsidR="005E3297" w14:paraId="34ACE2EB" w14:textId="77777777" w:rsidTr="00547111">
        <w:tc>
          <w:tcPr>
            <w:tcW w:w="2694" w:type="dxa"/>
            <w:gridSpan w:val="2"/>
            <w:tcBorders>
              <w:left w:val="single" w:sz="4" w:space="0" w:color="auto"/>
            </w:tcBorders>
          </w:tcPr>
          <w:p w14:paraId="571382F3" w14:textId="77777777" w:rsidR="005E3297" w:rsidRDefault="005E3297" w:rsidP="005E3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3297" w:rsidRDefault="005E3297" w:rsidP="005E3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E3297" w:rsidRDefault="005E3297" w:rsidP="005E3297">
            <w:pPr>
              <w:pStyle w:val="CRCoverPage"/>
              <w:spacing w:after="0"/>
              <w:jc w:val="center"/>
              <w:rPr>
                <w:b/>
                <w:caps/>
                <w:noProof/>
              </w:rPr>
            </w:pPr>
          </w:p>
        </w:tc>
        <w:tc>
          <w:tcPr>
            <w:tcW w:w="2977" w:type="dxa"/>
            <w:gridSpan w:val="4"/>
          </w:tcPr>
          <w:p w14:paraId="7DB274D8" w14:textId="77777777" w:rsidR="005E3297" w:rsidRDefault="005E3297" w:rsidP="005E3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3297" w:rsidRDefault="005E3297" w:rsidP="005E3297">
            <w:pPr>
              <w:pStyle w:val="CRCoverPage"/>
              <w:spacing w:after="0"/>
              <w:ind w:left="99"/>
              <w:rPr>
                <w:noProof/>
              </w:rPr>
            </w:pPr>
            <w:r>
              <w:rPr>
                <w:noProof/>
              </w:rPr>
              <w:t xml:space="preserve">TS/TR ... CR ... </w:t>
            </w:r>
          </w:p>
        </w:tc>
      </w:tr>
      <w:tr w:rsidR="005E3297" w14:paraId="446DDBAC" w14:textId="77777777" w:rsidTr="00547111">
        <w:tc>
          <w:tcPr>
            <w:tcW w:w="2694" w:type="dxa"/>
            <w:gridSpan w:val="2"/>
            <w:tcBorders>
              <w:left w:val="single" w:sz="4" w:space="0" w:color="auto"/>
            </w:tcBorders>
          </w:tcPr>
          <w:p w14:paraId="678A1AA6" w14:textId="77777777" w:rsidR="005E3297" w:rsidRDefault="005E3297" w:rsidP="005E3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3297" w:rsidRDefault="005E3297" w:rsidP="005E3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E3297" w:rsidRDefault="005E3297" w:rsidP="005E3297">
            <w:pPr>
              <w:pStyle w:val="CRCoverPage"/>
              <w:spacing w:after="0"/>
              <w:jc w:val="center"/>
              <w:rPr>
                <w:b/>
                <w:caps/>
                <w:noProof/>
              </w:rPr>
            </w:pPr>
          </w:p>
        </w:tc>
        <w:tc>
          <w:tcPr>
            <w:tcW w:w="2977" w:type="dxa"/>
            <w:gridSpan w:val="4"/>
          </w:tcPr>
          <w:p w14:paraId="1A4306D9" w14:textId="77777777" w:rsidR="005E3297" w:rsidRDefault="005E3297" w:rsidP="005E3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3297" w:rsidRDefault="005E3297" w:rsidP="005E3297">
            <w:pPr>
              <w:pStyle w:val="CRCoverPage"/>
              <w:spacing w:after="0"/>
              <w:ind w:left="99"/>
              <w:rPr>
                <w:noProof/>
              </w:rPr>
            </w:pPr>
            <w:r>
              <w:rPr>
                <w:noProof/>
              </w:rPr>
              <w:t xml:space="preserve">TS/TR ... CR ... </w:t>
            </w:r>
          </w:p>
        </w:tc>
      </w:tr>
      <w:tr w:rsidR="005E3297" w14:paraId="55C714D2" w14:textId="77777777" w:rsidTr="00547111">
        <w:tc>
          <w:tcPr>
            <w:tcW w:w="2694" w:type="dxa"/>
            <w:gridSpan w:val="2"/>
            <w:tcBorders>
              <w:left w:val="single" w:sz="4" w:space="0" w:color="auto"/>
            </w:tcBorders>
          </w:tcPr>
          <w:p w14:paraId="45913E62" w14:textId="77777777" w:rsidR="005E3297" w:rsidRDefault="005E3297" w:rsidP="005E3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3297" w:rsidRDefault="005E3297" w:rsidP="005E3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E3297" w:rsidRDefault="005E3297" w:rsidP="005E3297">
            <w:pPr>
              <w:pStyle w:val="CRCoverPage"/>
              <w:spacing w:after="0"/>
              <w:jc w:val="center"/>
              <w:rPr>
                <w:b/>
                <w:caps/>
                <w:noProof/>
              </w:rPr>
            </w:pPr>
          </w:p>
        </w:tc>
        <w:tc>
          <w:tcPr>
            <w:tcW w:w="2977" w:type="dxa"/>
            <w:gridSpan w:val="4"/>
          </w:tcPr>
          <w:p w14:paraId="1B4FF921" w14:textId="77777777" w:rsidR="005E3297" w:rsidRDefault="005E3297" w:rsidP="005E3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3297" w:rsidRDefault="005E3297" w:rsidP="005E3297">
            <w:pPr>
              <w:pStyle w:val="CRCoverPage"/>
              <w:spacing w:after="0"/>
              <w:ind w:left="99"/>
              <w:rPr>
                <w:noProof/>
              </w:rPr>
            </w:pPr>
            <w:r>
              <w:rPr>
                <w:noProof/>
              </w:rPr>
              <w:t xml:space="preserve">TS/TR ... CR ... </w:t>
            </w:r>
          </w:p>
        </w:tc>
      </w:tr>
      <w:tr w:rsidR="005E3297" w14:paraId="60DF82CC" w14:textId="77777777" w:rsidTr="008863B9">
        <w:tc>
          <w:tcPr>
            <w:tcW w:w="2694" w:type="dxa"/>
            <w:gridSpan w:val="2"/>
            <w:tcBorders>
              <w:left w:val="single" w:sz="4" w:space="0" w:color="auto"/>
            </w:tcBorders>
          </w:tcPr>
          <w:p w14:paraId="517696CD" w14:textId="77777777" w:rsidR="005E3297" w:rsidRDefault="005E3297" w:rsidP="005E3297">
            <w:pPr>
              <w:pStyle w:val="CRCoverPage"/>
              <w:spacing w:after="0"/>
              <w:rPr>
                <w:b/>
                <w:i/>
                <w:noProof/>
              </w:rPr>
            </w:pPr>
          </w:p>
        </w:tc>
        <w:tc>
          <w:tcPr>
            <w:tcW w:w="6946" w:type="dxa"/>
            <w:gridSpan w:val="9"/>
            <w:tcBorders>
              <w:right w:val="single" w:sz="4" w:space="0" w:color="auto"/>
            </w:tcBorders>
          </w:tcPr>
          <w:p w14:paraId="4D84207F" w14:textId="77777777" w:rsidR="005E3297" w:rsidRDefault="005E3297" w:rsidP="005E3297">
            <w:pPr>
              <w:pStyle w:val="CRCoverPage"/>
              <w:spacing w:after="0"/>
              <w:rPr>
                <w:noProof/>
              </w:rPr>
            </w:pPr>
          </w:p>
        </w:tc>
      </w:tr>
      <w:tr w:rsidR="005E3297" w14:paraId="556B87B6" w14:textId="77777777" w:rsidTr="008863B9">
        <w:tc>
          <w:tcPr>
            <w:tcW w:w="2694" w:type="dxa"/>
            <w:gridSpan w:val="2"/>
            <w:tcBorders>
              <w:left w:val="single" w:sz="4" w:space="0" w:color="auto"/>
              <w:bottom w:val="single" w:sz="4" w:space="0" w:color="auto"/>
            </w:tcBorders>
          </w:tcPr>
          <w:p w14:paraId="79A9C411" w14:textId="77777777" w:rsidR="005E3297" w:rsidRDefault="005E3297" w:rsidP="005E32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3297" w:rsidRDefault="005E3297" w:rsidP="005E3297">
            <w:pPr>
              <w:pStyle w:val="CRCoverPage"/>
              <w:spacing w:after="0"/>
              <w:ind w:left="100"/>
              <w:rPr>
                <w:noProof/>
              </w:rPr>
            </w:pPr>
          </w:p>
        </w:tc>
      </w:tr>
      <w:tr w:rsidR="005E3297" w:rsidRPr="008863B9" w14:paraId="45BFE792" w14:textId="77777777" w:rsidTr="008863B9">
        <w:tc>
          <w:tcPr>
            <w:tcW w:w="2694" w:type="dxa"/>
            <w:gridSpan w:val="2"/>
            <w:tcBorders>
              <w:top w:val="single" w:sz="4" w:space="0" w:color="auto"/>
              <w:bottom w:val="single" w:sz="4" w:space="0" w:color="auto"/>
            </w:tcBorders>
          </w:tcPr>
          <w:p w14:paraId="194242DD" w14:textId="77777777" w:rsidR="005E3297" w:rsidRPr="008863B9" w:rsidRDefault="005E3297" w:rsidP="005E3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3297" w:rsidRPr="008863B9" w:rsidRDefault="005E3297" w:rsidP="005E3297">
            <w:pPr>
              <w:pStyle w:val="CRCoverPage"/>
              <w:spacing w:after="0"/>
              <w:ind w:left="100"/>
              <w:rPr>
                <w:noProof/>
                <w:sz w:val="8"/>
                <w:szCs w:val="8"/>
              </w:rPr>
            </w:pPr>
          </w:p>
        </w:tc>
      </w:tr>
      <w:tr w:rsidR="005E32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3297" w:rsidRDefault="005E3297" w:rsidP="005E3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3297" w:rsidRDefault="005E3297" w:rsidP="005E32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6ABE30B" w14:textId="77777777" w:rsidR="000A5640" w:rsidRPr="00B4600B" w:rsidRDefault="000A5640" w:rsidP="000A5640">
      <w:pPr>
        <w:pStyle w:val="Heading4"/>
      </w:pPr>
      <w:r w:rsidRPr="00B4600B">
        <w:t>5.4.2.0</w:t>
      </w:r>
      <w:r w:rsidRPr="00B4600B">
        <w:tab/>
        <w:t xml:space="preserve">Parameters common to all </w:t>
      </w:r>
      <w:proofErr w:type="spellStart"/>
      <w:r w:rsidRPr="00B4600B">
        <w:t>Demod</w:t>
      </w:r>
      <w:proofErr w:type="spellEnd"/>
      <w:r w:rsidRPr="00B4600B">
        <w:t xml:space="preserve"> and CSI tests</w:t>
      </w:r>
    </w:p>
    <w:p w14:paraId="0B31D280" w14:textId="77777777" w:rsidR="000A5640" w:rsidRPr="00B4600B" w:rsidRDefault="000A5640" w:rsidP="000A5640">
      <w:pPr>
        <w:pStyle w:val="Heading5"/>
      </w:pPr>
      <w:r w:rsidRPr="00B4600B">
        <w:t>Physical layer parameters</w:t>
      </w:r>
    </w:p>
    <w:p w14:paraId="11652024" w14:textId="77777777" w:rsidR="000A5640" w:rsidRPr="00B4600B" w:rsidRDefault="000A5640" w:rsidP="000A5640">
      <w:pPr>
        <w:pStyle w:val="TH"/>
      </w:pPr>
      <w:bookmarkStart w:id="3" w:name="_Hlk44454359"/>
      <w:r w:rsidRPr="00B4600B">
        <w:t xml:space="preserve">Table 5.4.2.0-1: </w:t>
      </w:r>
      <w:proofErr w:type="spellStart"/>
      <w:r w:rsidRPr="00B4600B">
        <w:t>Phy</w:t>
      </w:r>
      <w:proofErr w:type="spellEnd"/>
      <w:r w:rsidRPr="00B4600B" w:rsidDel="00FD3C1E">
        <w:rPr>
          <w:color w:val="FF0000"/>
          <w:sz w:val="18"/>
        </w:rPr>
        <w:t xml:space="preserve"> </w:t>
      </w:r>
      <w:proofErr w:type="spellStart"/>
      <w:r w:rsidRPr="00B4600B">
        <w:t>sical</w:t>
      </w:r>
      <w:proofErr w:type="spellEnd"/>
      <w:r w:rsidRPr="00B4600B">
        <w:t xml:space="preserve">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0A5640" w:rsidRPr="00B4600B" w14:paraId="51CC4B70" w14:textId="77777777" w:rsidTr="00567B7D">
        <w:trPr>
          <w:cantSplit/>
          <w:trHeight w:val="57"/>
          <w:jc w:val="center"/>
        </w:trPr>
        <w:tc>
          <w:tcPr>
            <w:tcW w:w="9837" w:type="dxa"/>
            <w:gridSpan w:val="4"/>
            <w:shd w:val="clear" w:color="auto" w:fill="auto"/>
            <w:noWrap/>
            <w:vAlign w:val="center"/>
          </w:tcPr>
          <w:p w14:paraId="6F8EBBEC" w14:textId="77777777" w:rsidR="000A5640" w:rsidRPr="00B4600B" w:rsidRDefault="000A5640" w:rsidP="00567B7D">
            <w:pPr>
              <w:keepNext/>
              <w:keepLines/>
              <w:spacing w:after="0"/>
              <w:rPr>
                <w:rFonts w:ascii="Arial" w:hAnsi="Arial"/>
                <w:b/>
                <w:sz w:val="18"/>
              </w:rPr>
            </w:pPr>
            <w:r w:rsidRPr="00B4600B">
              <w:rPr>
                <w:rFonts w:ascii="Arial" w:hAnsi="Arial"/>
                <w:sz w:val="18"/>
              </w:rPr>
              <w:t>Derivation Path: Table 4.3.6.1.2.2-1</w:t>
            </w:r>
          </w:p>
        </w:tc>
      </w:tr>
      <w:tr w:rsidR="000A5640" w:rsidRPr="00B4600B" w14:paraId="39C30C6F" w14:textId="77777777" w:rsidTr="00567B7D">
        <w:trPr>
          <w:cantSplit/>
          <w:trHeight w:val="57"/>
          <w:jc w:val="center"/>
        </w:trPr>
        <w:tc>
          <w:tcPr>
            <w:tcW w:w="2367" w:type="dxa"/>
            <w:shd w:val="clear" w:color="auto" w:fill="auto"/>
            <w:noWrap/>
            <w:vAlign w:val="center"/>
          </w:tcPr>
          <w:p w14:paraId="2576E786" w14:textId="77777777" w:rsidR="000A5640" w:rsidRPr="00B4600B" w:rsidRDefault="000A5640" w:rsidP="00567B7D">
            <w:pPr>
              <w:pStyle w:val="TAH"/>
            </w:pPr>
            <w:r w:rsidRPr="00B4600B">
              <w:t>Parameter</w:t>
            </w:r>
          </w:p>
        </w:tc>
        <w:tc>
          <w:tcPr>
            <w:tcW w:w="3828" w:type="dxa"/>
            <w:shd w:val="clear" w:color="auto" w:fill="auto"/>
            <w:noWrap/>
            <w:vAlign w:val="center"/>
          </w:tcPr>
          <w:p w14:paraId="5D9CBF5E" w14:textId="77777777" w:rsidR="000A5640" w:rsidRPr="00B4600B" w:rsidRDefault="000A5640" w:rsidP="00567B7D">
            <w:pPr>
              <w:pStyle w:val="TAH"/>
            </w:pPr>
            <w:r w:rsidRPr="00B4600B">
              <w:t>Value</w:t>
            </w:r>
          </w:p>
        </w:tc>
        <w:tc>
          <w:tcPr>
            <w:tcW w:w="992" w:type="dxa"/>
            <w:shd w:val="clear" w:color="auto" w:fill="auto"/>
            <w:noWrap/>
            <w:vAlign w:val="center"/>
          </w:tcPr>
          <w:p w14:paraId="6166621F" w14:textId="77777777" w:rsidR="000A5640" w:rsidRPr="00B4600B" w:rsidRDefault="000A5640" w:rsidP="00567B7D">
            <w:pPr>
              <w:pStyle w:val="TAH"/>
            </w:pPr>
            <w:r w:rsidRPr="00B4600B">
              <w:t>Value in binary</w:t>
            </w:r>
          </w:p>
        </w:tc>
        <w:tc>
          <w:tcPr>
            <w:tcW w:w="2650" w:type="dxa"/>
          </w:tcPr>
          <w:p w14:paraId="2FCF2B76" w14:textId="77777777" w:rsidR="000A5640" w:rsidRPr="00B4600B" w:rsidRDefault="000A5640" w:rsidP="00567B7D">
            <w:pPr>
              <w:pStyle w:val="TAH"/>
            </w:pPr>
            <w:r w:rsidRPr="00B4600B">
              <w:t>Condition</w:t>
            </w:r>
          </w:p>
        </w:tc>
      </w:tr>
      <w:tr w:rsidR="000A5640" w:rsidRPr="00B4600B" w14:paraId="3BAFA092" w14:textId="77777777" w:rsidTr="00567B7D">
        <w:trPr>
          <w:cantSplit/>
          <w:trHeight w:val="57"/>
          <w:jc w:val="center"/>
        </w:trPr>
        <w:tc>
          <w:tcPr>
            <w:tcW w:w="2367" w:type="dxa"/>
            <w:vMerge w:val="restart"/>
            <w:shd w:val="clear" w:color="auto" w:fill="auto"/>
            <w:vAlign w:val="center"/>
          </w:tcPr>
          <w:p w14:paraId="0AC0CB81" w14:textId="77777777" w:rsidR="000A5640" w:rsidRPr="00B4600B" w:rsidRDefault="000A5640" w:rsidP="00567B7D">
            <w:pPr>
              <w:pStyle w:val="TAL"/>
              <w:rPr>
                <w:lang w:eastAsia="zh-CN"/>
              </w:rPr>
            </w:pPr>
            <w:r w:rsidRPr="00B4600B">
              <w:rPr>
                <w:lang w:eastAsia="zh-CN"/>
              </w:rPr>
              <w:t>PUCCH resource indicator</w:t>
            </w:r>
          </w:p>
        </w:tc>
        <w:tc>
          <w:tcPr>
            <w:tcW w:w="3828" w:type="dxa"/>
            <w:shd w:val="clear" w:color="auto" w:fill="auto"/>
            <w:noWrap/>
          </w:tcPr>
          <w:p w14:paraId="214BCACA" w14:textId="77777777" w:rsidR="000A5640" w:rsidRPr="00B4600B" w:rsidRDefault="000A5640" w:rsidP="00567B7D">
            <w:pPr>
              <w:pStyle w:val="TAL"/>
              <w:rPr>
                <w:color w:val="000000"/>
              </w:rPr>
            </w:pPr>
            <w:r w:rsidRPr="00B4600B">
              <w:rPr>
                <w:i/>
              </w:rPr>
              <w:t>PUCCH-</w:t>
            </w:r>
            <w:proofErr w:type="spellStart"/>
            <w:r w:rsidRPr="00B4600B">
              <w:rPr>
                <w:i/>
              </w:rPr>
              <w:t>ResourceId</w:t>
            </w:r>
            <w:proofErr w:type="spellEnd"/>
            <w:r w:rsidRPr="00B4600B">
              <w:rPr>
                <w:i/>
              </w:rPr>
              <w:t>[1]</w:t>
            </w:r>
            <w:r w:rsidRPr="00B4600B">
              <w:t xml:space="preserve"> = 0 </w:t>
            </w:r>
            <w:r w:rsidRPr="00B4600B">
              <w:rPr>
                <w:color w:val="000000"/>
              </w:rPr>
              <w:t xml:space="preserve">in </w:t>
            </w:r>
            <w:proofErr w:type="spellStart"/>
            <w:r w:rsidRPr="00B4600B">
              <w:rPr>
                <w:color w:val="000000"/>
              </w:rPr>
              <w:t>pucch-ResourceSetID</w:t>
            </w:r>
            <w:proofErr w:type="spellEnd"/>
            <w:r w:rsidRPr="00B4600B">
              <w:rPr>
                <w:color w:val="000000"/>
              </w:rPr>
              <w:t xml:space="preserve">[1] or </w:t>
            </w:r>
          </w:p>
          <w:p w14:paraId="73AF6053" w14:textId="77777777" w:rsidR="000A5640" w:rsidRPr="00B4600B" w:rsidRDefault="000A5640" w:rsidP="00567B7D">
            <w:pPr>
              <w:pStyle w:val="TAL"/>
            </w:pPr>
            <w:r w:rsidRPr="00B4600B">
              <w:rPr>
                <w:i/>
                <w:iCs/>
                <w:color w:val="000000"/>
              </w:rPr>
              <w:t>PUCCH-</w:t>
            </w:r>
            <w:proofErr w:type="spellStart"/>
            <w:r w:rsidRPr="00B4600B">
              <w:rPr>
                <w:i/>
                <w:iCs/>
                <w:color w:val="000000"/>
              </w:rPr>
              <w:t>ResourceId</w:t>
            </w:r>
            <w:proofErr w:type="spellEnd"/>
            <w:r w:rsidRPr="00B4600B">
              <w:rPr>
                <w:i/>
                <w:iCs/>
                <w:color w:val="000000"/>
              </w:rPr>
              <w:t>[1]</w:t>
            </w:r>
            <w:r w:rsidRPr="00B4600B">
              <w:rPr>
                <w:color w:val="000000"/>
              </w:rPr>
              <w:t xml:space="preserve"> = 8 in </w:t>
            </w:r>
            <w:proofErr w:type="spellStart"/>
            <w:r w:rsidRPr="00B4600B">
              <w:rPr>
                <w:color w:val="000000"/>
              </w:rPr>
              <w:t>pucch-ResourceSetID</w:t>
            </w:r>
            <w:proofErr w:type="spellEnd"/>
            <w:r w:rsidRPr="00B4600B">
              <w:rPr>
                <w:color w:val="000000"/>
              </w:rPr>
              <w:t xml:space="preserve">[2] </w:t>
            </w:r>
            <w:r w:rsidRPr="00B4600B">
              <w:t>as defined in Table 4.6.3-112 (Mapping as per Table 9.2.3-2 in TS 38.213)</w:t>
            </w:r>
          </w:p>
        </w:tc>
        <w:tc>
          <w:tcPr>
            <w:tcW w:w="992" w:type="dxa"/>
            <w:shd w:val="clear" w:color="auto" w:fill="auto"/>
            <w:noWrap/>
            <w:vAlign w:val="center"/>
          </w:tcPr>
          <w:p w14:paraId="2A0F5228" w14:textId="77777777" w:rsidR="000A5640" w:rsidRPr="00B4600B" w:rsidRDefault="000A5640" w:rsidP="00567B7D">
            <w:pPr>
              <w:pStyle w:val="TAC"/>
            </w:pPr>
            <w:r w:rsidRPr="00B4600B">
              <w:t>‘000’B</w:t>
            </w:r>
          </w:p>
        </w:tc>
        <w:tc>
          <w:tcPr>
            <w:tcW w:w="2650" w:type="dxa"/>
          </w:tcPr>
          <w:p w14:paraId="28CF81B4" w14:textId="77777777" w:rsidR="000A5640" w:rsidRPr="00B4600B" w:rsidRDefault="000A5640" w:rsidP="00567B7D">
            <w:pPr>
              <w:pStyle w:val="TAC"/>
            </w:pPr>
            <w:r w:rsidRPr="00B4600B">
              <w:t>FR1</w:t>
            </w:r>
          </w:p>
        </w:tc>
      </w:tr>
      <w:tr w:rsidR="000A5640" w:rsidRPr="00B4600B" w14:paraId="4C0AD02E" w14:textId="77777777" w:rsidTr="00567B7D">
        <w:trPr>
          <w:cantSplit/>
          <w:trHeight w:val="57"/>
          <w:jc w:val="center"/>
        </w:trPr>
        <w:tc>
          <w:tcPr>
            <w:tcW w:w="2367" w:type="dxa"/>
            <w:vMerge/>
            <w:shd w:val="clear" w:color="auto" w:fill="auto"/>
            <w:vAlign w:val="center"/>
          </w:tcPr>
          <w:p w14:paraId="5BAFD422" w14:textId="77777777" w:rsidR="000A5640" w:rsidRPr="00B4600B" w:rsidRDefault="000A5640" w:rsidP="00567B7D">
            <w:pPr>
              <w:pStyle w:val="TAL"/>
              <w:rPr>
                <w:lang w:eastAsia="zh-CN"/>
              </w:rPr>
            </w:pPr>
          </w:p>
        </w:tc>
        <w:tc>
          <w:tcPr>
            <w:tcW w:w="3828" w:type="dxa"/>
            <w:shd w:val="clear" w:color="auto" w:fill="auto"/>
            <w:noWrap/>
          </w:tcPr>
          <w:p w14:paraId="036A070E" w14:textId="77777777" w:rsidR="000A5640" w:rsidRPr="00B4600B" w:rsidRDefault="000A5640" w:rsidP="00567B7D">
            <w:pPr>
              <w:pStyle w:val="TAL"/>
              <w:rPr>
                <w:i/>
              </w:rPr>
            </w:pPr>
            <w:r w:rsidRPr="00B4600B">
              <w:rPr>
                <w:i/>
                <w:iCs/>
                <w:color w:val="000000"/>
              </w:rPr>
              <w:t>PUCCH-</w:t>
            </w:r>
            <w:proofErr w:type="spellStart"/>
            <w:r w:rsidRPr="00B4600B">
              <w:rPr>
                <w:i/>
                <w:iCs/>
                <w:color w:val="000000"/>
              </w:rPr>
              <w:t>ResourceId</w:t>
            </w:r>
            <w:proofErr w:type="spellEnd"/>
            <w:r w:rsidRPr="00B4600B">
              <w:rPr>
                <w:i/>
                <w:iCs/>
                <w:color w:val="000000"/>
              </w:rPr>
              <w:t>[5]</w:t>
            </w:r>
            <w:r w:rsidRPr="00B4600B">
              <w:rPr>
                <w:color w:val="000000"/>
              </w:rPr>
              <w:t xml:space="preserve"> = 1</w:t>
            </w:r>
            <w:r w:rsidRPr="00B4600B">
              <w:rPr>
                <w:color w:val="000000"/>
                <w:lang w:eastAsia="ja-JP"/>
              </w:rPr>
              <w:t>2</w:t>
            </w:r>
            <w:r w:rsidRPr="00B4600B">
              <w:rPr>
                <w:color w:val="000000"/>
              </w:rPr>
              <w:t xml:space="preserve"> in </w:t>
            </w:r>
            <w:proofErr w:type="spellStart"/>
            <w:r w:rsidRPr="00B4600B">
              <w:rPr>
                <w:color w:val="000000"/>
              </w:rPr>
              <w:t>pucch-ResourceSetID</w:t>
            </w:r>
            <w:proofErr w:type="spellEnd"/>
            <w:r w:rsidRPr="00B4600B">
              <w:rPr>
                <w:color w:val="000000"/>
              </w:rPr>
              <w:t xml:space="preserve">[2] </w:t>
            </w:r>
            <w:r w:rsidRPr="00B4600B">
              <w:t>as defined in Table 4.6.3-112 (Mapping as per Table 9.2.3-2 in TS 38.213)</w:t>
            </w:r>
          </w:p>
        </w:tc>
        <w:tc>
          <w:tcPr>
            <w:tcW w:w="992" w:type="dxa"/>
            <w:shd w:val="clear" w:color="auto" w:fill="auto"/>
            <w:noWrap/>
            <w:vAlign w:val="center"/>
          </w:tcPr>
          <w:p w14:paraId="159D4A61" w14:textId="77777777" w:rsidR="000A5640" w:rsidRPr="00B4600B" w:rsidRDefault="000A5640" w:rsidP="00567B7D">
            <w:pPr>
              <w:pStyle w:val="TAC"/>
            </w:pPr>
            <w:r w:rsidRPr="00B4600B">
              <w:t>‘100’B</w:t>
            </w:r>
          </w:p>
        </w:tc>
        <w:tc>
          <w:tcPr>
            <w:tcW w:w="2650" w:type="dxa"/>
          </w:tcPr>
          <w:p w14:paraId="4E3B17BF" w14:textId="77777777" w:rsidR="000A5640" w:rsidRPr="00B4600B" w:rsidRDefault="000A5640" w:rsidP="00567B7D">
            <w:pPr>
              <w:pStyle w:val="TAC"/>
            </w:pPr>
            <w:r w:rsidRPr="00B4600B">
              <w:t>FR2_SCS60kHz</w:t>
            </w:r>
          </w:p>
        </w:tc>
      </w:tr>
      <w:tr w:rsidR="000A5640" w:rsidRPr="00B4600B" w14:paraId="6B16E9C0" w14:textId="77777777" w:rsidTr="00567B7D">
        <w:trPr>
          <w:cantSplit/>
          <w:trHeight w:val="57"/>
          <w:jc w:val="center"/>
        </w:trPr>
        <w:tc>
          <w:tcPr>
            <w:tcW w:w="2367" w:type="dxa"/>
            <w:vMerge/>
            <w:shd w:val="clear" w:color="auto" w:fill="auto"/>
            <w:vAlign w:val="center"/>
          </w:tcPr>
          <w:p w14:paraId="55E14DBA" w14:textId="77777777" w:rsidR="000A5640" w:rsidRPr="00B4600B" w:rsidRDefault="000A5640" w:rsidP="00567B7D">
            <w:pPr>
              <w:pStyle w:val="TAL"/>
              <w:rPr>
                <w:lang w:eastAsia="zh-CN"/>
              </w:rPr>
            </w:pPr>
          </w:p>
        </w:tc>
        <w:tc>
          <w:tcPr>
            <w:tcW w:w="3828" w:type="dxa"/>
            <w:shd w:val="clear" w:color="auto" w:fill="auto"/>
            <w:noWrap/>
          </w:tcPr>
          <w:p w14:paraId="3F6FAA51" w14:textId="77777777" w:rsidR="000A5640" w:rsidRPr="00B4600B" w:rsidRDefault="000A5640" w:rsidP="00567B7D">
            <w:pPr>
              <w:pStyle w:val="TAL"/>
              <w:rPr>
                <w:i/>
              </w:rPr>
            </w:pPr>
            <w:r w:rsidRPr="00B4600B">
              <w:rPr>
                <w:i/>
                <w:iCs/>
                <w:color w:val="000000"/>
              </w:rPr>
              <w:t>PUCCH-</w:t>
            </w:r>
            <w:proofErr w:type="spellStart"/>
            <w:r w:rsidRPr="00B4600B">
              <w:rPr>
                <w:i/>
                <w:iCs/>
                <w:color w:val="000000"/>
              </w:rPr>
              <w:t>ResourceId</w:t>
            </w:r>
            <w:proofErr w:type="spellEnd"/>
            <w:r w:rsidRPr="00B4600B">
              <w:rPr>
                <w:i/>
                <w:iCs/>
                <w:color w:val="000000"/>
              </w:rPr>
              <w:t>[7]</w:t>
            </w:r>
            <w:r w:rsidRPr="00B4600B">
              <w:rPr>
                <w:color w:val="000000"/>
              </w:rPr>
              <w:t xml:space="preserve"> = 14 in </w:t>
            </w:r>
            <w:proofErr w:type="spellStart"/>
            <w:r w:rsidRPr="00B4600B">
              <w:rPr>
                <w:color w:val="000000"/>
              </w:rPr>
              <w:t>pucch-ResourceSetID</w:t>
            </w:r>
            <w:proofErr w:type="spellEnd"/>
            <w:r w:rsidRPr="00B4600B">
              <w:rPr>
                <w:color w:val="000000"/>
              </w:rPr>
              <w:t xml:space="preserve">[2] </w:t>
            </w:r>
            <w:r w:rsidRPr="00B4600B">
              <w:t>as defined in Table 4.6.3-112 (Mapping as per Table 9.2.3-2 in TS 38.213)</w:t>
            </w:r>
          </w:p>
        </w:tc>
        <w:tc>
          <w:tcPr>
            <w:tcW w:w="992" w:type="dxa"/>
            <w:shd w:val="clear" w:color="auto" w:fill="auto"/>
            <w:noWrap/>
            <w:vAlign w:val="center"/>
          </w:tcPr>
          <w:p w14:paraId="39E5C5C9" w14:textId="77777777" w:rsidR="000A5640" w:rsidRPr="00B4600B" w:rsidRDefault="000A5640" w:rsidP="00567B7D">
            <w:pPr>
              <w:pStyle w:val="TAC"/>
            </w:pPr>
            <w:r w:rsidRPr="00B4600B">
              <w:t>‘110’B</w:t>
            </w:r>
          </w:p>
        </w:tc>
        <w:tc>
          <w:tcPr>
            <w:tcW w:w="2650" w:type="dxa"/>
          </w:tcPr>
          <w:p w14:paraId="3EE17A20" w14:textId="77777777" w:rsidR="000A5640" w:rsidRPr="00B4600B" w:rsidRDefault="000A5640" w:rsidP="00567B7D">
            <w:pPr>
              <w:pStyle w:val="TAC"/>
            </w:pPr>
            <w:r w:rsidRPr="00B4600B">
              <w:rPr>
                <w:lang w:eastAsia="ja-JP"/>
              </w:rPr>
              <w:t>FR2_SCS120kHz</w:t>
            </w:r>
          </w:p>
        </w:tc>
      </w:tr>
      <w:tr w:rsidR="000A5640" w:rsidRPr="00B4600B" w14:paraId="3BD2B626" w14:textId="77777777" w:rsidTr="00567B7D">
        <w:trPr>
          <w:cantSplit/>
          <w:trHeight w:val="57"/>
          <w:jc w:val="center"/>
        </w:trPr>
        <w:tc>
          <w:tcPr>
            <w:tcW w:w="2367" w:type="dxa"/>
            <w:shd w:val="clear" w:color="auto" w:fill="auto"/>
            <w:vAlign w:val="center"/>
          </w:tcPr>
          <w:p w14:paraId="69125991" w14:textId="77777777" w:rsidR="000A5640" w:rsidRPr="00B4600B" w:rsidRDefault="000A5640" w:rsidP="00567B7D">
            <w:pPr>
              <w:pStyle w:val="TAL"/>
            </w:pPr>
            <w:r w:rsidRPr="00B4600B">
              <w:rPr>
                <w:lang w:eastAsia="zh-CN"/>
              </w:rPr>
              <w:t>PDSCH-to-</w:t>
            </w:r>
            <w:proofErr w:type="spellStart"/>
            <w:r w:rsidRPr="00B4600B">
              <w:rPr>
                <w:lang w:eastAsia="zh-CN"/>
              </w:rPr>
              <w:t>HARQ_feedback</w:t>
            </w:r>
            <w:proofErr w:type="spellEnd"/>
            <w:r w:rsidRPr="00B4600B">
              <w:rPr>
                <w:lang w:eastAsia="zh-CN"/>
              </w:rPr>
              <w:t xml:space="preserve"> timing indicator</w:t>
            </w:r>
          </w:p>
        </w:tc>
        <w:tc>
          <w:tcPr>
            <w:tcW w:w="3828" w:type="dxa"/>
            <w:shd w:val="clear" w:color="auto" w:fill="auto"/>
            <w:noWrap/>
            <w:vAlign w:val="center"/>
          </w:tcPr>
          <w:p w14:paraId="00030265" w14:textId="77777777" w:rsidR="000A5640" w:rsidRPr="00B4600B" w:rsidRDefault="000A5640" w:rsidP="00567B7D">
            <w:pPr>
              <w:pStyle w:val="TAL"/>
            </w:pPr>
            <w:r w:rsidRPr="00B4600B">
              <w:t>K</w:t>
            </w:r>
            <w:r w:rsidRPr="00B4600B">
              <w:rPr>
                <w:vertAlign w:val="subscript"/>
              </w:rPr>
              <w:t>1</w:t>
            </w:r>
            <w:r w:rsidRPr="00B4600B">
              <w:t xml:space="preserve"> slots as specified in 9.2.3 in TS 38.213</w:t>
            </w:r>
          </w:p>
          <w:p w14:paraId="0E7F93B1" w14:textId="77777777" w:rsidR="000A5640" w:rsidRPr="00B4600B" w:rsidRDefault="000A5640" w:rsidP="00567B7D">
            <w:pPr>
              <w:pStyle w:val="TAL"/>
            </w:pPr>
            <w:r w:rsidRPr="00B4600B">
              <w:rPr>
                <w:rFonts w:eastAsia="SimSun"/>
              </w:rPr>
              <w:t xml:space="preserve">Specific to each </w:t>
            </w:r>
            <w:r w:rsidRPr="00B4600B">
              <w:rPr>
                <w:rFonts w:eastAsia="SimSun"/>
                <w:lang w:eastAsia="zh-CN"/>
              </w:rPr>
              <w:t>TDD</w:t>
            </w:r>
            <w:r w:rsidRPr="00B4600B">
              <w:rPr>
                <w:rFonts w:eastAsia="SimSun"/>
              </w:rPr>
              <w:t xml:space="preserve"> UL-DL pattern</w:t>
            </w:r>
            <w:r w:rsidRPr="00B4600B">
              <w:rPr>
                <w:rFonts w:eastAsia="SimSun"/>
                <w:lang w:eastAsia="zh-CN"/>
              </w:rPr>
              <w:t xml:space="preserve"> and as defined in Annex A.1.2, A.1.3 of TS 38.521-4</w:t>
            </w:r>
          </w:p>
        </w:tc>
        <w:tc>
          <w:tcPr>
            <w:tcW w:w="992" w:type="dxa"/>
            <w:shd w:val="clear" w:color="auto" w:fill="auto"/>
            <w:noWrap/>
            <w:vAlign w:val="center"/>
          </w:tcPr>
          <w:p w14:paraId="4F51AD37" w14:textId="77777777" w:rsidR="000A5640" w:rsidRPr="00B4600B" w:rsidRDefault="000A5640" w:rsidP="00567B7D">
            <w:pPr>
              <w:pStyle w:val="TAC"/>
            </w:pPr>
          </w:p>
        </w:tc>
        <w:tc>
          <w:tcPr>
            <w:tcW w:w="2650" w:type="dxa"/>
          </w:tcPr>
          <w:p w14:paraId="0B6EFC53" w14:textId="77777777" w:rsidR="000A5640" w:rsidRPr="00B4600B" w:rsidRDefault="000A5640" w:rsidP="00567B7D">
            <w:pPr>
              <w:pStyle w:val="TAC"/>
            </w:pPr>
          </w:p>
        </w:tc>
      </w:tr>
    </w:tbl>
    <w:p w14:paraId="1DA299E9" w14:textId="77777777" w:rsidR="000A5640" w:rsidRPr="00B4600B" w:rsidRDefault="000A5640" w:rsidP="000A5640"/>
    <w:bookmarkEnd w:id="3"/>
    <w:p w14:paraId="01F74BC7" w14:textId="77777777" w:rsidR="000A5640" w:rsidRPr="00B4600B" w:rsidRDefault="000A5640" w:rsidP="000A5640">
      <w:pPr>
        <w:pStyle w:val="Heading5"/>
      </w:pPr>
      <w:r w:rsidRPr="00B4600B">
        <w:lastRenderedPageBreak/>
        <w:t>Common Serving Parameters</w:t>
      </w:r>
    </w:p>
    <w:p w14:paraId="0722B364" w14:textId="77777777" w:rsidR="000A5640" w:rsidRPr="00B4600B" w:rsidRDefault="000A5640" w:rsidP="000A5640">
      <w:pPr>
        <w:pStyle w:val="Heading6"/>
      </w:pPr>
      <w:proofErr w:type="spellStart"/>
      <w:r w:rsidRPr="00B4600B">
        <w:t>ServingCellConfigCommon</w:t>
      </w:r>
      <w:proofErr w:type="spellEnd"/>
    </w:p>
    <w:p w14:paraId="5948A93E" w14:textId="77777777" w:rsidR="000A5640" w:rsidRPr="00B4600B" w:rsidRDefault="000A5640" w:rsidP="000A5640">
      <w:pPr>
        <w:pStyle w:val="TH"/>
      </w:pPr>
      <w:r w:rsidRPr="00B4600B">
        <w:t xml:space="preserve">Table 5.4.2.0-2: </w:t>
      </w:r>
      <w:proofErr w:type="spellStart"/>
      <w:r w:rsidRPr="00B4600B">
        <w:t>ServingCellConfigCommon</w:t>
      </w:r>
      <w:proofErr w:type="spellEnd"/>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551"/>
        <w:gridCol w:w="1134"/>
        <w:gridCol w:w="2835"/>
      </w:tblGrid>
      <w:tr w:rsidR="000A5640" w:rsidRPr="00B4600B" w14:paraId="143D68B2" w14:textId="77777777" w:rsidTr="00567B7D">
        <w:tc>
          <w:tcPr>
            <w:tcW w:w="10456" w:type="dxa"/>
            <w:gridSpan w:val="4"/>
          </w:tcPr>
          <w:p w14:paraId="53919CE9" w14:textId="77777777" w:rsidR="000A5640" w:rsidRPr="00B4600B" w:rsidRDefault="000A5640" w:rsidP="00567B7D">
            <w:pPr>
              <w:pStyle w:val="TAH"/>
              <w:jc w:val="left"/>
              <w:rPr>
                <w:b w:val="0"/>
              </w:rPr>
            </w:pPr>
            <w:r w:rsidRPr="00B4600B">
              <w:rPr>
                <w:b w:val="0"/>
              </w:rPr>
              <w:t>Derivation Path: Table 4.6.3-168</w:t>
            </w:r>
          </w:p>
        </w:tc>
      </w:tr>
      <w:tr w:rsidR="000A5640" w:rsidRPr="00B4600B" w14:paraId="3F94F988" w14:textId="77777777" w:rsidTr="00567B7D">
        <w:tc>
          <w:tcPr>
            <w:tcW w:w="3936" w:type="dxa"/>
          </w:tcPr>
          <w:p w14:paraId="12E6242C" w14:textId="77777777" w:rsidR="000A5640" w:rsidRPr="00B4600B" w:rsidRDefault="000A5640" w:rsidP="00567B7D">
            <w:pPr>
              <w:pStyle w:val="TAH"/>
            </w:pPr>
            <w:r w:rsidRPr="00B4600B">
              <w:t>Information Element</w:t>
            </w:r>
          </w:p>
        </w:tc>
        <w:tc>
          <w:tcPr>
            <w:tcW w:w="2551" w:type="dxa"/>
          </w:tcPr>
          <w:p w14:paraId="2206659B" w14:textId="77777777" w:rsidR="000A5640" w:rsidRPr="00B4600B" w:rsidRDefault="000A5640" w:rsidP="00567B7D">
            <w:pPr>
              <w:pStyle w:val="TAH"/>
            </w:pPr>
            <w:r w:rsidRPr="00B4600B">
              <w:t>Value/remark</w:t>
            </w:r>
          </w:p>
        </w:tc>
        <w:tc>
          <w:tcPr>
            <w:tcW w:w="1134" w:type="dxa"/>
          </w:tcPr>
          <w:p w14:paraId="6A74B8EF" w14:textId="77777777" w:rsidR="000A5640" w:rsidRPr="00B4600B" w:rsidRDefault="000A5640" w:rsidP="00567B7D">
            <w:pPr>
              <w:pStyle w:val="TAH"/>
            </w:pPr>
            <w:r w:rsidRPr="00B4600B">
              <w:t>Comment</w:t>
            </w:r>
          </w:p>
        </w:tc>
        <w:tc>
          <w:tcPr>
            <w:tcW w:w="2835" w:type="dxa"/>
          </w:tcPr>
          <w:p w14:paraId="1AE7898F" w14:textId="77777777" w:rsidR="000A5640" w:rsidRPr="00B4600B" w:rsidRDefault="000A5640" w:rsidP="00567B7D">
            <w:pPr>
              <w:pStyle w:val="TAH"/>
            </w:pPr>
            <w:r w:rsidRPr="00B4600B">
              <w:t>Condition</w:t>
            </w:r>
          </w:p>
        </w:tc>
      </w:tr>
      <w:tr w:rsidR="000A5640" w:rsidRPr="00B4600B" w14:paraId="7C5FF90E" w14:textId="77777777" w:rsidTr="00567B7D">
        <w:tc>
          <w:tcPr>
            <w:tcW w:w="3936" w:type="dxa"/>
          </w:tcPr>
          <w:p w14:paraId="5135B44A" w14:textId="77777777" w:rsidR="000A5640" w:rsidRPr="00B4600B" w:rsidRDefault="000A5640" w:rsidP="00567B7D">
            <w:pPr>
              <w:pStyle w:val="TAL"/>
            </w:pPr>
            <w:proofErr w:type="spellStart"/>
            <w:r w:rsidRPr="00B4600B">
              <w:t>ServingCellConfigCommon</w:t>
            </w:r>
            <w:proofErr w:type="spellEnd"/>
            <w:r w:rsidRPr="00B4600B">
              <w:t xml:space="preserve"> ::= SEQUENCE {</w:t>
            </w:r>
          </w:p>
        </w:tc>
        <w:tc>
          <w:tcPr>
            <w:tcW w:w="2551" w:type="dxa"/>
          </w:tcPr>
          <w:p w14:paraId="14526B94" w14:textId="77777777" w:rsidR="000A5640" w:rsidRPr="00B4600B" w:rsidRDefault="000A5640" w:rsidP="00567B7D">
            <w:pPr>
              <w:pStyle w:val="TAL"/>
            </w:pPr>
          </w:p>
        </w:tc>
        <w:tc>
          <w:tcPr>
            <w:tcW w:w="1134" w:type="dxa"/>
          </w:tcPr>
          <w:p w14:paraId="38F5C76F" w14:textId="77777777" w:rsidR="000A5640" w:rsidRPr="00B4600B" w:rsidRDefault="000A5640" w:rsidP="00567B7D">
            <w:pPr>
              <w:pStyle w:val="TAL"/>
            </w:pPr>
          </w:p>
        </w:tc>
        <w:tc>
          <w:tcPr>
            <w:tcW w:w="2835" w:type="dxa"/>
          </w:tcPr>
          <w:p w14:paraId="47F0CFC8" w14:textId="77777777" w:rsidR="000A5640" w:rsidRPr="00B4600B" w:rsidRDefault="000A5640" w:rsidP="00567B7D">
            <w:pPr>
              <w:pStyle w:val="TAL"/>
            </w:pPr>
          </w:p>
        </w:tc>
      </w:tr>
      <w:tr w:rsidR="000A5640" w:rsidRPr="00B4600B" w14:paraId="0F52ACDB" w14:textId="77777777" w:rsidTr="00567B7D">
        <w:tc>
          <w:tcPr>
            <w:tcW w:w="3936" w:type="dxa"/>
          </w:tcPr>
          <w:p w14:paraId="08E28048" w14:textId="77777777" w:rsidR="000A5640" w:rsidRPr="00B4600B" w:rsidRDefault="000A5640" w:rsidP="00567B7D">
            <w:pPr>
              <w:pStyle w:val="TAL"/>
            </w:pPr>
            <w:r w:rsidRPr="00B4600B">
              <w:t xml:space="preserve">  </w:t>
            </w:r>
            <w:proofErr w:type="spellStart"/>
            <w:r w:rsidRPr="00B4600B">
              <w:t>physCellId</w:t>
            </w:r>
            <w:proofErr w:type="spellEnd"/>
          </w:p>
        </w:tc>
        <w:tc>
          <w:tcPr>
            <w:tcW w:w="2551" w:type="dxa"/>
          </w:tcPr>
          <w:p w14:paraId="745FF6BC" w14:textId="77777777" w:rsidR="000A5640" w:rsidRPr="00B4600B" w:rsidRDefault="000A5640" w:rsidP="00567B7D">
            <w:pPr>
              <w:pStyle w:val="TAL"/>
            </w:pPr>
            <w:proofErr w:type="spellStart"/>
            <w:r w:rsidRPr="00B4600B">
              <w:t>PhysCellId</w:t>
            </w:r>
            <w:proofErr w:type="spellEnd"/>
          </w:p>
        </w:tc>
        <w:tc>
          <w:tcPr>
            <w:tcW w:w="1134" w:type="dxa"/>
          </w:tcPr>
          <w:p w14:paraId="20898D6C" w14:textId="77777777" w:rsidR="000A5640" w:rsidRPr="00B4600B" w:rsidRDefault="000A5640" w:rsidP="00567B7D">
            <w:pPr>
              <w:pStyle w:val="TAL"/>
            </w:pPr>
          </w:p>
        </w:tc>
        <w:tc>
          <w:tcPr>
            <w:tcW w:w="2835" w:type="dxa"/>
          </w:tcPr>
          <w:p w14:paraId="58033D47" w14:textId="77777777" w:rsidR="000A5640" w:rsidRPr="00B4600B" w:rsidRDefault="000A5640" w:rsidP="00567B7D">
            <w:pPr>
              <w:pStyle w:val="TAL"/>
            </w:pPr>
          </w:p>
        </w:tc>
      </w:tr>
      <w:tr w:rsidR="000A5640" w:rsidRPr="00B4600B" w14:paraId="1C82E238" w14:textId="77777777" w:rsidTr="00567B7D">
        <w:tc>
          <w:tcPr>
            <w:tcW w:w="3936" w:type="dxa"/>
          </w:tcPr>
          <w:p w14:paraId="71BDFBC9" w14:textId="77777777" w:rsidR="000A5640" w:rsidRPr="00B4600B" w:rsidRDefault="000A5640" w:rsidP="00567B7D">
            <w:pPr>
              <w:pStyle w:val="TAL"/>
            </w:pPr>
            <w:r w:rsidRPr="00B4600B">
              <w:t xml:space="preserve">  </w:t>
            </w:r>
            <w:proofErr w:type="spellStart"/>
            <w:r w:rsidRPr="00B4600B">
              <w:t>downlinkConfigCommon</w:t>
            </w:r>
            <w:proofErr w:type="spellEnd"/>
          </w:p>
        </w:tc>
        <w:tc>
          <w:tcPr>
            <w:tcW w:w="2551" w:type="dxa"/>
          </w:tcPr>
          <w:p w14:paraId="207150FF" w14:textId="77777777" w:rsidR="000A5640" w:rsidRPr="00B4600B" w:rsidRDefault="000A5640" w:rsidP="00567B7D">
            <w:pPr>
              <w:pStyle w:val="TAL"/>
            </w:pPr>
            <w:proofErr w:type="spellStart"/>
            <w:r w:rsidRPr="00B4600B">
              <w:t>DownlinkConfigCommon</w:t>
            </w:r>
            <w:proofErr w:type="spellEnd"/>
          </w:p>
        </w:tc>
        <w:tc>
          <w:tcPr>
            <w:tcW w:w="1134" w:type="dxa"/>
          </w:tcPr>
          <w:p w14:paraId="363D0D98" w14:textId="77777777" w:rsidR="000A5640" w:rsidRPr="00B4600B" w:rsidRDefault="000A5640" w:rsidP="00567B7D">
            <w:pPr>
              <w:pStyle w:val="TAL"/>
            </w:pPr>
          </w:p>
        </w:tc>
        <w:tc>
          <w:tcPr>
            <w:tcW w:w="2835" w:type="dxa"/>
          </w:tcPr>
          <w:p w14:paraId="5F3F5A95" w14:textId="77777777" w:rsidR="000A5640" w:rsidRPr="00B4600B" w:rsidRDefault="000A5640" w:rsidP="00567B7D">
            <w:pPr>
              <w:pStyle w:val="TAL"/>
            </w:pPr>
          </w:p>
        </w:tc>
      </w:tr>
      <w:tr w:rsidR="000A5640" w:rsidRPr="00B4600B" w14:paraId="0D8B44CC" w14:textId="77777777" w:rsidTr="00567B7D">
        <w:tc>
          <w:tcPr>
            <w:tcW w:w="3936" w:type="dxa"/>
          </w:tcPr>
          <w:p w14:paraId="642D3AE2" w14:textId="77777777" w:rsidR="000A5640" w:rsidRPr="00B4600B" w:rsidRDefault="000A5640" w:rsidP="00567B7D">
            <w:pPr>
              <w:pStyle w:val="TAL"/>
            </w:pPr>
            <w:r w:rsidRPr="00B4600B">
              <w:t xml:space="preserve">  </w:t>
            </w:r>
            <w:proofErr w:type="spellStart"/>
            <w:r w:rsidRPr="00B4600B">
              <w:t>ssb-PositionsInBurst</w:t>
            </w:r>
            <w:proofErr w:type="spellEnd"/>
            <w:r w:rsidRPr="00B4600B">
              <w:t xml:space="preserve"> CHOICE {</w:t>
            </w:r>
          </w:p>
        </w:tc>
        <w:tc>
          <w:tcPr>
            <w:tcW w:w="2551" w:type="dxa"/>
          </w:tcPr>
          <w:p w14:paraId="3638E750" w14:textId="77777777" w:rsidR="000A5640" w:rsidRPr="00B4600B" w:rsidRDefault="000A5640" w:rsidP="00567B7D">
            <w:pPr>
              <w:pStyle w:val="TAL"/>
            </w:pPr>
          </w:p>
        </w:tc>
        <w:tc>
          <w:tcPr>
            <w:tcW w:w="1134" w:type="dxa"/>
          </w:tcPr>
          <w:p w14:paraId="400EC187" w14:textId="77777777" w:rsidR="000A5640" w:rsidRPr="00B4600B" w:rsidRDefault="000A5640" w:rsidP="00567B7D">
            <w:pPr>
              <w:pStyle w:val="TAL"/>
            </w:pPr>
          </w:p>
        </w:tc>
        <w:tc>
          <w:tcPr>
            <w:tcW w:w="2835" w:type="dxa"/>
          </w:tcPr>
          <w:p w14:paraId="11232D3D" w14:textId="77777777" w:rsidR="000A5640" w:rsidRPr="00B4600B" w:rsidRDefault="000A5640" w:rsidP="00567B7D">
            <w:pPr>
              <w:pStyle w:val="TAL"/>
            </w:pPr>
          </w:p>
        </w:tc>
      </w:tr>
      <w:tr w:rsidR="000A5640" w:rsidRPr="00B4600B" w14:paraId="21ED680F" w14:textId="77777777" w:rsidTr="00567B7D">
        <w:tc>
          <w:tcPr>
            <w:tcW w:w="3936" w:type="dxa"/>
          </w:tcPr>
          <w:p w14:paraId="32DAEC19" w14:textId="77777777" w:rsidR="000A5640" w:rsidRPr="00B4600B" w:rsidRDefault="000A5640" w:rsidP="00567B7D">
            <w:pPr>
              <w:pStyle w:val="TAL"/>
            </w:pPr>
            <w:r w:rsidRPr="00B4600B">
              <w:t xml:space="preserve">    </w:t>
            </w:r>
            <w:proofErr w:type="spellStart"/>
            <w:r w:rsidRPr="00B4600B">
              <w:t>shortBitmap</w:t>
            </w:r>
            <w:proofErr w:type="spellEnd"/>
          </w:p>
        </w:tc>
        <w:tc>
          <w:tcPr>
            <w:tcW w:w="2551" w:type="dxa"/>
          </w:tcPr>
          <w:p w14:paraId="13A05872" w14:textId="77777777" w:rsidR="000A5640" w:rsidRPr="00B4600B" w:rsidDel="0002602D" w:rsidRDefault="000A5640" w:rsidP="00567B7D">
            <w:pPr>
              <w:pStyle w:val="TAL"/>
            </w:pPr>
            <w:r w:rsidRPr="00B4600B">
              <w:t>1000</w:t>
            </w:r>
          </w:p>
        </w:tc>
        <w:tc>
          <w:tcPr>
            <w:tcW w:w="1134" w:type="dxa"/>
          </w:tcPr>
          <w:p w14:paraId="096DCD55" w14:textId="77777777" w:rsidR="000A5640" w:rsidRPr="00B4600B" w:rsidRDefault="000A5640" w:rsidP="00567B7D">
            <w:pPr>
              <w:pStyle w:val="TAL"/>
            </w:pPr>
          </w:p>
        </w:tc>
        <w:tc>
          <w:tcPr>
            <w:tcW w:w="2835" w:type="dxa"/>
          </w:tcPr>
          <w:p w14:paraId="546AE708" w14:textId="77777777" w:rsidR="000A5640" w:rsidRPr="00B4600B" w:rsidRDefault="000A5640" w:rsidP="00567B7D">
            <w:pPr>
              <w:pStyle w:val="TAL"/>
            </w:pPr>
            <w:r w:rsidRPr="00B4600B">
              <w:t>FR1</w:t>
            </w:r>
          </w:p>
          <w:p w14:paraId="242DFDBE" w14:textId="77777777" w:rsidR="000A5640" w:rsidRPr="00B4600B" w:rsidRDefault="000A5640" w:rsidP="00567B7D">
            <w:pPr>
              <w:pStyle w:val="TAL"/>
            </w:pPr>
            <w:r w:rsidRPr="00B4600B">
              <w:t>AND</w:t>
            </w:r>
          </w:p>
          <w:p w14:paraId="136C21B7" w14:textId="77777777" w:rsidR="000A5640" w:rsidRPr="00B4600B" w:rsidRDefault="000A5640" w:rsidP="00567B7D">
            <w:pPr>
              <w:pStyle w:val="TAL"/>
            </w:pPr>
            <w:r w:rsidRPr="00B4600B">
              <w:t>SSB#0</w:t>
            </w:r>
          </w:p>
          <w:p w14:paraId="36562C18" w14:textId="77777777" w:rsidR="000A5640" w:rsidRPr="00B4600B" w:rsidRDefault="000A5640" w:rsidP="00567B7D">
            <w:pPr>
              <w:pStyle w:val="TAL"/>
            </w:pPr>
            <w:r w:rsidRPr="00B4600B">
              <w:t>AND</w:t>
            </w:r>
          </w:p>
          <w:p w14:paraId="22E65A8E" w14:textId="77777777" w:rsidR="000A5640" w:rsidRPr="00B4600B" w:rsidRDefault="000A5640" w:rsidP="00567B7D">
            <w:pPr>
              <w:pStyle w:val="TAL"/>
            </w:pPr>
            <w:r w:rsidRPr="00B4600B">
              <w:t>(2.4GHz&lt;FREQ&lt;=3GHz</w:t>
            </w:r>
          </w:p>
          <w:p w14:paraId="7A2CB826" w14:textId="77777777" w:rsidR="000A5640" w:rsidRPr="00B4600B" w:rsidRDefault="000A5640" w:rsidP="00567B7D">
            <w:pPr>
              <w:pStyle w:val="TAL"/>
            </w:pPr>
            <w:r w:rsidRPr="00B4600B">
              <w:t>AND</w:t>
            </w:r>
          </w:p>
          <w:p w14:paraId="20A17D59" w14:textId="77777777" w:rsidR="000A5640" w:rsidRPr="00B4600B" w:rsidRDefault="000A5640" w:rsidP="00567B7D">
            <w:pPr>
              <w:pStyle w:val="TAL"/>
            </w:pPr>
            <w:r w:rsidRPr="00B4600B">
              <w:t xml:space="preserve">(FDD </w:t>
            </w:r>
          </w:p>
          <w:p w14:paraId="6E527667" w14:textId="77777777" w:rsidR="000A5640" w:rsidRPr="00B4600B" w:rsidRDefault="000A5640" w:rsidP="00567B7D">
            <w:pPr>
              <w:pStyle w:val="TAL"/>
            </w:pPr>
            <w:r w:rsidRPr="00B4600B">
              <w:t xml:space="preserve">OR </w:t>
            </w:r>
          </w:p>
          <w:p w14:paraId="6C953AA9" w14:textId="77777777" w:rsidR="000A5640" w:rsidRPr="00B4600B" w:rsidRDefault="000A5640" w:rsidP="00567B7D">
            <w:pPr>
              <w:pStyle w:val="TAL"/>
            </w:pPr>
            <w:r w:rsidRPr="00B4600B">
              <w:t>(TDD AND SCS15))</w:t>
            </w:r>
          </w:p>
          <w:p w14:paraId="33F85F4E" w14:textId="77777777" w:rsidR="000A5640" w:rsidRPr="00B4600B" w:rsidRDefault="000A5640" w:rsidP="00567B7D">
            <w:pPr>
              <w:pStyle w:val="TAL"/>
            </w:pPr>
            <w:r w:rsidRPr="00B4600B">
              <w:t>OR</w:t>
            </w:r>
          </w:p>
          <w:p w14:paraId="5A6CFB31" w14:textId="77777777" w:rsidR="000A5640" w:rsidRPr="00B4600B" w:rsidRDefault="000A5640" w:rsidP="00567B7D">
            <w:pPr>
              <w:pStyle w:val="TAL"/>
              <w:rPr>
                <w:lang w:eastAsia="ja-JP"/>
              </w:rPr>
            </w:pPr>
            <w:r w:rsidRPr="00B4600B">
              <w:t>FREQ&lt;=2.4GHz)</w:t>
            </w:r>
          </w:p>
        </w:tc>
      </w:tr>
      <w:tr w:rsidR="000A5640" w:rsidRPr="00B4600B" w14:paraId="01F91A83" w14:textId="77777777" w:rsidTr="00567B7D">
        <w:tc>
          <w:tcPr>
            <w:tcW w:w="3936" w:type="dxa"/>
          </w:tcPr>
          <w:p w14:paraId="2BBDD873" w14:textId="77777777" w:rsidR="000A5640" w:rsidRPr="00B4600B" w:rsidRDefault="000A5640" w:rsidP="00567B7D">
            <w:pPr>
              <w:pStyle w:val="TAL"/>
              <w:rPr>
                <w:lang w:eastAsia="ja-JP"/>
              </w:rPr>
            </w:pPr>
            <w:r w:rsidRPr="00B4600B">
              <w:rPr>
                <w:lang w:eastAsia="ja-JP"/>
              </w:rPr>
              <w:t xml:space="preserve">    </w:t>
            </w:r>
            <w:proofErr w:type="spellStart"/>
            <w:r w:rsidRPr="00B4600B">
              <w:t>mediumBitmap</w:t>
            </w:r>
            <w:proofErr w:type="spellEnd"/>
          </w:p>
        </w:tc>
        <w:tc>
          <w:tcPr>
            <w:tcW w:w="2551" w:type="dxa"/>
          </w:tcPr>
          <w:p w14:paraId="2D2574D1" w14:textId="77777777" w:rsidR="000A5640" w:rsidRPr="00B4600B" w:rsidDel="0002602D" w:rsidRDefault="000A5640" w:rsidP="00567B7D">
            <w:pPr>
              <w:pStyle w:val="TAL"/>
              <w:rPr>
                <w:lang w:eastAsia="ja-JP"/>
              </w:rPr>
            </w:pPr>
            <w:r w:rsidRPr="00B4600B">
              <w:rPr>
                <w:lang w:eastAsia="ja-JP"/>
              </w:rPr>
              <w:t>10000000</w:t>
            </w:r>
          </w:p>
        </w:tc>
        <w:tc>
          <w:tcPr>
            <w:tcW w:w="1134" w:type="dxa"/>
          </w:tcPr>
          <w:p w14:paraId="10FF42E1" w14:textId="77777777" w:rsidR="000A5640" w:rsidRPr="00B4600B" w:rsidRDefault="000A5640" w:rsidP="00567B7D">
            <w:pPr>
              <w:pStyle w:val="TAL"/>
            </w:pPr>
          </w:p>
        </w:tc>
        <w:tc>
          <w:tcPr>
            <w:tcW w:w="2835" w:type="dxa"/>
          </w:tcPr>
          <w:p w14:paraId="2BB57A1F" w14:textId="77777777" w:rsidR="000A5640" w:rsidRPr="00B4600B" w:rsidRDefault="000A5640" w:rsidP="00567B7D">
            <w:pPr>
              <w:pStyle w:val="TAL"/>
            </w:pPr>
            <w:r w:rsidRPr="00B4600B">
              <w:t>FR1</w:t>
            </w:r>
          </w:p>
          <w:p w14:paraId="6C1ABC91" w14:textId="77777777" w:rsidR="000A5640" w:rsidRPr="00B4600B" w:rsidRDefault="000A5640" w:rsidP="00567B7D">
            <w:pPr>
              <w:pStyle w:val="TAL"/>
            </w:pPr>
            <w:r w:rsidRPr="00B4600B">
              <w:t>AND</w:t>
            </w:r>
          </w:p>
          <w:p w14:paraId="58C1078D" w14:textId="77777777" w:rsidR="000A5640" w:rsidRPr="00B4600B" w:rsidRDefault="000A5640" w:rsidP="00567B7D">
            <w:pPr>
              <w:pStyle w:val="TAL"/>
            </w:pPr>
            <w:r w:rsidRPr="00B4600B">
              <w:t>SSB#0</w:t>
            </w:r>
          </w:p>
          <w:p w14:paraId="004B9640" w14:textId="77777777" w:rsidR="000A5640" w:rsidRPr="00B4600B" w:rsidRDefault="000A5640" w:rsidP="00567B7D">
            <w:pPr>
              <w:pStyle w:val="TAL"/>
            </w:pPr>
            <w:r w:rsidRPr="00B4600B">
              <w:t>AND</w:t>
            </w:r>
          </w:p>
          <w:p w14:paraId="6ECFC98C" w14:textId="77777777" w:rsidR="000A5640" w:rsidRPr="00B4600B" w:rsidRDefault="000A5640" w:rsidP="00567B7D">
            <w:pPr>
              <w:pStyle w:val="TAL"/>
            </w:pPr>
            <w:r w:rsidRPr="00B4600B">
              <w:t>(2.4GHz&lt;FREQ&lt;=3GHz</w:t>
            </w:r>
          </w:p>
          <w:p w14:paraId="3473F7D2" w14:textId="77777777" w:rsidR="000A5640" w:rsidRPr="00B4600B" w:rsidRDefault="000A5640" w:rsidP="00567B7D">
            <w:pPr>
              <w:pStyle w:val="TAL"/>
            </w:pPr>
            <w:r w:rsidRPr="00B4600B">
              <w:t>AND</w:t>
            </w:r>
          </w:p>
          <w:p w14:paraId="5FF7142B" w14:textId="77777777" w:rsidR="000A5640" w:rsidRPr="00B4600B" w:rsidRDefault="000A5640" w:rsidP="00567B7D">
            <w:pPr>
              <w:pStyle w:val="TAL"/>
            </w:pPr>
            <w:r w:rsidRPr="00B4600B">
              <w:t>(TDD AND SCS30)</w:t>
            </w:r>
          </w:p>
          <w:p w14:paraId="24CDB081" w14:textId="77777777" w:rsidR="000A5640" w:rsidRPr="00B4600B" w:rsidRDefault="000A5640" w:rsidP="00567B7D">
            <w:pPr>
              <w:pStyle w:val="TAL"/>
            </w:pPr>
            <w:r w:rsidRPr="00B4600B">
              <w:t>OR FREQ&gt;3GHz)</w:t>
            </w:r>
          </w:p>
        </w:tc>
      </w:tr>
      <w:tr w:rsidR="000A5640" w:rsidRPr="00B4600B" w14:paraId="1DF3EB52" w14:textId="77777777" w:rsidTr="00567B7D">
        <w:tc>
          <w:tcPr>
            <w:tcW w:w="3936" w:type="dxa"/>
          </w:tcPr>
          <w:p w14:paraId="4C7AB84E" w14:textId="77777777" w:rsidR="000A5640" w:rsidRPr="00B4600B" w:rsidRDefault="000A5640" w:rsidP="00567B7D">
            <w:pPr>
              <w:pStyle w:val="TAL"/>
            </w:pPr>
            <w:r w:rsidRPr="00B4600B">
              <w:t xml:space="preserve">  }</w:t>
            </w:r>
          </w:p>
        </w:tc>
        <w:tc>
          <w:tcPr>
            <w:tcW w:w="2551" w:type="dxa"/>
          </w:tcPr>
          <w:p w14:paraId="1AFD6254" w14:textId="77777777" w:rsidR="000A5640" w:rsidRPr="00B4600B" w:rsidDel="0002602D" w:rsidRDefault="000A5640" w:rsidP="00567B7D">
            <w:pPr>
              <w:pStyle w:val="TAL"/>
            </w:pPr>
          </w:p>
        </w:tc>
        <w:tc>
          <w:tcPr>
            <w:tcW w:w="1134" w:type="dxa"/>
          </w:tcPr>
          <w:p w14:paraId="05B200C5" w14:textId="77777777" w:rsidR="000A5640" w:rsidRPr="00B4600B" w:rsidRDefault="000A5640" w:rsidP="00567B7D">
            <w:pPr>
              <w:pStyle w:val="TAL"/>
            </w:pPr>
          </w:p>
        </w:tc>
        <w:tc>
          <w:tcPr>
            <w:tcW w:w="2835" w:type="dxa"/>
          </w:tcPr>
          <w:p w14:paraId="18D42749" w14:textId="77777777" w:rsidR="000A5640" w:rsidRPr="00B4600B" w:rsidRDefault="000A5640" w:rsidP="00567B7D">
            <w:pPr>
              <w:pStyle w:val="TAL"/>
            </w:pPr>
          </w:p>
        </w:tc>
      </w:tr>
      <w:tr w:rsidR="000A5640" w:rsidRPr="00B4600B" w14:paraId="7B66A5B6" w14:textId="77777777" w:rsidTr="00567B7D">
        <w:tc>
          <w:tcPr>
            <w:tcW w:w="3936" w:type="dxa"/>
          </w:tcPr>
          <w:p w14:paraId="31976D6D" w14:textId="77777777" w:rsidR="000A5640" w:rsidRPr="00B4600B" w:rsidRDefault="000A5640" w:rsidP="00567B7D">
            <w:pPr>
              <w:pStyle w:val="TAL"/>
            </w:pPr>
            <w:r w:rsidRPr="00B4600B">
              <w:t xml:space="preserve">  </w:t>
            </w:r>
            <w:proofErr w:type="spellStart"/>
            <w:r w:rsidRPr="00B4600B">
              <w:t>ssb-periodicityServingCell</w:t>
            </w:r>
            <w:proofErr w:type="spellEnd"/>
          </w:p>
        </w:tc>
        <w:tc>
          <w:tcPr>
            <w:tcW w:w="2551" w:type="dxa"/>
          </w:tcPr>
          <w:p w14:paraId="194DB0C3" w14:textId="77777777" w:rsidR="000A5640" w:rsidRPr="00B4600B" w:rsidRDefault="000A5640" w:rsidP="00567B7D">
            <w:pPr>
              <w:pStyle w:val="TAL"/>
            </w:pPr>
            <w:r w:rsidRPr="00B4600B">
              <w:t>ms20</w:t>
            </w:r>
          </w:p>
        </w:tc>
        <w:tc>
          <w:tcPr>
            <w:tcW w:w="1134" w:type="dxa"/>
          </w:tcPr>
          <w:p w14:paraId="5482EB3A" w14:textId="77777777" w:rsidR="000A5640" w:rsidRPr="00B4600B" w:rsidRDefault="000A5640" w:rsidP="00567B7D">
            <w:pPr>
              <w:pStyle w:val="TAL"/>
            </w:pPr>
          </w:p>
        </w:tc>
        <w:tc>
          <w:tcPr>
            <w:tcW w:w="2835" w:type="dxa"/>
          </w:tcPr>
          <w:p w14:paraId="3D86E75D" w14:textId="77777777" w:rsidR="000A5640" w:rsidRPr="00B4600B" w:rsidRDefault="000A5640" w:rsidP="00567B7D">
            <w:pPr>
              <w:pStyle w:val="TAL"/>
            </w:pPr>
          </w:p>
        </w:tc>
      </w:tr>
      <w:tr w:rsidR="000A5640" w:rsidRPr="00B4600B" w14:paraId="28A4FAF4" w14:textId="77777777" w:rsidTr="00567B7D">
        <w:tc>
          <w:tcPr>
            <w:tcW w:w="3936" w:type="dxa"/>
          </w:tcPr>
          <w:p w14:paraId="2BF02989" w14:textId="77777777" w:rsidR="000A5640" w:rsidRPr="00B4600B" w:rsidRDefault="000A5640" w:rsidP="00567B7D">
            <w:pPr>
              <w:pStyle w:val="TAL"/>
            </w:pPr>
            <w:r w:rsidRPr="00B4600B">
              <w:t xml:space="preserve">  </w:t>
            </w:r>
            <w:proofErr w:type="spellStart"/>
            <w:r w:rsidRPr="00B4600B">
              <w:t>dmrs</w:t>
            </w:r>
            <w:proofErr w:type="spellEnd"/>
            <w:r w:rsidRPr="00B4600B">
              <w:t>-</w:t>
            </w:r>
            <w:proofErr w:type="spellStart"/>
            <w:r w:rsidRPr="00B4600B">
              <w:t>TypeA</w:t>
            </w:r>
            <w:proofErr w:type="spellEnd"/>
            <w:r w:rsidRPr="00B4600B">
              <w:t>-Position</w:t>
            </w:r>
          </w:p>
        </w:tc>
        <w:tc>
          <w:tcPr>
            <w:tcW w:w="2551" w:type="dxa"/>
          </w:tcPr>
          <w:p w14:paraId="37762E55" w14:textId="77777777" w:rsidR="000A5640" w:rsidRPr="00B4600B" w:rsidRDefault="000A5640" w:rsidP="00567B7D">
            <w:pPr>
              <w:pStyle w:val="TAL"/>
            </w:pPr>
            <w:r w:rsidRPr="00B4600B">
              <w:t>pos2</w:t>
            </w:r>
          </w:p>
        </w:tc>
        <w:tc>
          <w:tcPr>
            <w:tcW w:w="1134" w:type="dxa"/>
          </w:tcPr>
          <w:p w14:paraId="4BDC4A3F" w14:textId="77777777" w:rsidR="000A5640" w:rsidRPr="00B4600B" w:rsidRDefault="000A5640" w:rsidP="00567B7D">
            <w:pPr>
              <w:pStyle w:val="TAL"/>
            </w:pPr>
          </w:p>
        </w:tc>
        <w:tc>
          <w:tcPr>
            <w:tcW w:w="2835" w:type="dxa"/>
          </w:tcPr>
          <w:p w14:paraId="5D1924C8" w14:textId="77777777" w:rsidR="000A5640" w:rsidRPr="00B4600B" w:rsidRDefault="000A5640" w:rsidP="00567B7D">
            <w:pPr>
              <w:pStyle w:val="TAL"/>
            </w:pPr>
          </w:p>
        </w:tc>
      </w:tr>
      <w:tr w:rsidR="000A5640" w:rsidRPr="00B4600B" w14:paraId="35A9F60A" w14:textId="77777777" w:rsidTr="00567B7D">
        <w:tc>
          <w:tcPr>
            <w:tcW w:w="3936" w:type="dxa"/>
          </w:tcPr>
          <w:p w14:paraId="5C3C2480" w14:textId="77777777" w:rsidR="000A5640" w:rsidRPr="00B4600B" w:rsidRDefault="000A5640" w:rsidP="00567B7D">
            <w:pPr>
              <w:pStyle w:val="TAL"/>
            </w:pPr>
            <w:r w:rsidRPr="00B4600B">
              <w:t xml:space="preserve">  </w:t>
            </w:r>
            <w:proofErr w:type="spellStart"/>
            <w:r w:rsidRPr="00B4600B">
              <w:t>subcarrierSpacing</w:t>
            </w:r>
            <w:proofErr w:type="spellEnd"/>
          </w:p>
        </w:tc>
        <w:tc>
          <w:tcPr>
            <w:tcW w:w="2551" w:type="dxa"/>
          </w:tcPr>
          <w:p w14:paraId="0A5135BE" w14:textId="77777777" w:rsidR="000A5640" w:rsidRPr="00B4600B" w:rsidRDefault="000A5640" w:rsidP="00567B7D">
            <w:pPr>
              <w:pStyle w:val="TAL"/>
            </w:pPr>
            <w:proofErr w:type="spellStart"/>
            <w:r w:rsidRPr="00B4600B">
              <w:t>SubcarrierSpacing</w:t>
            </w:r>
            <w:proofErr w:type="spellEnd"/>
            <w:r w:rsidRPr="00B4600B">
              <w:t xml:space="preserve"> according to test case id</w:t>
            </w:r>
          </w:p>
        </w:tc>
        <w:tc>
          <w:tcPr>
            <w:tcW w:w="1134" w:type="dxa"/>
          </w:tcPr>
          <w:p w14:paraId="68877B6F" w14:textId="77777777" w:rsidR="000A5640" w:rsidRPr="00B4600B" w:rsidRDefault="000A5640" w:rsidP="00567B7D">
            <w:pPr>
              <w:pStyle w:val="TAL"/>
            </w:pPr>
          </w:p>
        </w:tc>
        <w:tc>
          <w:tcPr>
            <w:tcW w:w="2835" w:type="dxa"/>
          </w:tcPr>
          <w:p w14:paraId="3097411E" w14:textId="77777777" w:rsidR="000A5640" w:rsidRPr="00B4600B" w:rsidRDefault="000A5640" w:rsidP="00567B7D">
            <w:pPr>
              <w:pStyle w:val="TAL"/>
            </w:pPr>
          </w:p>
        </w:tc>
      </w:tr>
      <w:tr w:rsidR="000A5640" w:rsidRPr="00B4600B" w14:paraId="013A4C9B" w14:textId="77777777" w:rsidTr="00567B7D">
        <w:tc>
          <w:tcPr>
            <w:tcW w:w="3936" w:type="dxa"/>
            <w:tcBorders>
              <w:bottom w:val="nil"/>
            </w:tcBorders>
          </w:tcPr>
          <w:p w14:paraId="5450A4D0" w14:textId="77777777" w:rsidR="000A5640" w:rsidRPr="00B4600B" w:rsidRDefault="000A5640" w:rsidP="00567B7D">
            <w:pPr>
              <w:pStyle w:val="TAL"/>
            </w:pPr>
            <w:r w:rsidRPr="00B4600B">
              <w:t xml:space="preserve">  </w:t>
            </w:r>
            <w:proofErr w:type="spellStart"/>
            <w:r w:rsidRPr="00B4600B">
              <w:t>tdd</w:t>
            </w:r>
            <w:proofErr w:type="spellEnd"/>
            <w:r w:rsidRPr="00B4600B">
              <w:t>-UL-DL-</w:t>
            </w:r>
            <w:proofErr w:type="spellStart"/>
            <w:r w:rsidRPr="00B4600B">
              <w:t>ConfigurationCommon</w:t>
            </w:r>
            <w:proofErr w:type="spellEnd"/>
          </w:p>
        </w:tc>
        <w:tc>
          <w:tcPr>
            <w:tcW w:w="2551" w:type="dxa"/>
          </w:tcPr>
          <w:p w14:paraId="34CFAED5" w14:textId="77777777" w:rsidR="000A5640" w:rsidRPr="00B4600B" w:rsidRDefault="000A5640" w:rsidP="00567B7D">
            <w:pPr>
              <w:pStyle w:val="TAL"/>
            </w:pPr>
            <w:r w:rsidRPr="00B4600B">
              <w:t>TDD-UL-DL-</w:t>
            </w:r>
            <w:proofErr w:type="spellStart"/>
            <w:r w:rsidRPr="00B4600B">
              <w:t>ConfigCommon</w:t>
            </w:r>
            <w:proofErr w:type="spellEnd"/>
          </w:p>
        </w:tc>
        <w:tc>
          <w:tcPr>
            <w:tcW w:w="1134" w:type="dxa"/>
          </w:tcPr>
          <w:p w14:paraId="1E72F11B" w14:textId="77777777" w:rsidR="000A5640" w:rsidRPr="00B4600B" w:rsidRDefault="000A5640" w:rsidP="00567B7D">
            <w:pPr>
              <w:pStyle w:val="TAL"/>
            </w:pPr>
          </w:p>
        </w:tc>
        <w:tc>
          <w:tcPr>
            <w:tcW w:w="2835" w:type="dxa"/>
          </w:tcPr>
          <w:p w14:paraId="3A98567A" w14:textId="77777777" w:rsidR="000A5640" w:rsidRPr="00B4600B" w:rsidRDefault="000A5640" w:rsidP="00567B7D">
            <w:pPr>
              <w:pStyle w:val="TAL"/>
            </w:pPr>
          </w:p>
        </w:tc>
      </w:tr>
      <w:tr w:rsidR="000A5640" w:rsidRPr="00B4600B" w14:paraId="5839591C" w14:textId="77777777" w:rsidTr="00567B7D">
        <w:tc>
          <w:tcPr>
            <w:tcW w:w="3936" w:type="dxa"/>
            <w:tcBorders>
              <w:top w:val="nil"/>
            </w:tcBorders>
          </w:tcPr>
          <w:p w14:paraId="34999852" w14:textId="77777777" w:rsidR="000A5640" w:rsidRPr="00B4600B" w:rsidRDefault="000A5640" w:rsidP="00567B7D">
            <w:pPr>
              <w:pStyle w:val="TAL"/>
            </w:pPr>
          </w:p>
        </w:tc>
        <w:tc>
          <w:tcPr>
            <w:tcW w:w="2551" w:type="dxa"/>
          </w:tcPr>
          <w:p w14:paraId="03755C9B" w14:textId="77777777" w:rsidR="000A5640" w:rsidRPr="00B4600B" w:rsidRDefault="000A5640" w:rsidP="00567B7D">
            <w:pPr>
              <w:pStyle w:val="TAL"/>
              <w:rPr>
                <w:lang w:eastAsia="ja-JP"/>
              </w:rPr>
            </w:pPr>
            <w:r w:rsidRPr="00B4600B">
              <w:rPr>
                <w:lang w:eastAsia="ja-JP"/>
              </w:rPr>
              <w:t>Not present</w:t>
            </w:r>
          </w:p>
        </w:tc>
        <w:tc>
          <w:tcPr>
            <w:tcW w:w="1134" w:type="dxa"/>
          </w:tcPr>
          <w:p w14:paraId="486E6AFB" w14:textId="77777777" w:rsidR="000A5640" w:rsidRPr="00B4600B" w:rsidRDefault="000A5640" w:rsidP="00567B7D">
            <w:pPr>
              <w:pStyle w:val="TAL"/>
            </w:pPr>
          </w:p>
        </w:tc>
        <w:tc>
          <w:tcPr>
            <w:tcW w:w="2835" w:type="dxa"/>
          </w:tcPr>
          <w:p w14:paraId="4F0AF803" w14:textId="77777777" w:rsidR="000A5640" w:rsidRPr="00B4600B" w:rsidRDefault="000A5640" w:rsidP="00567B7D">
            <w:pPr>
              <w:pStyle w:val="TAL"/>
              <w:rPr>
                <w:lang w:eastAsia="ja-JP"/>
              </w:rPr>
            </w:pPr>
            <w:r w:rsidRPr="00B4600B">
              <w:t>FR1.30-1A</w:t>
            </w:r>
          </w:p>
          <w:p w14:paraId="72D95E8F" w14:textId="77777777" w:rsidR="000A5640" w:rsidRPr="00B4600B" w:rsidRDefault="000A5640" w:rsidP="00567B7D">
            <w:pPr>
              <w:pStyle w:val="TAL"/>
              <w:rPr>
                <w:lang w:eastAsia="ja-JP"/>
              </w:rPr>
            </w:pPr>
            <w:r w:rsidRPr="00B4600B">
              <w:t>FR</w:t>
            </w:r>
            <w:r w:rsidRPr="00B4600B">
              <w:rPr>
                <w:lang w:eastAsia="ja-JP"/>
              </w:rPr>
              <w:t>2</w:t>
            </w:r>
            <w:r w:rsidRPr="00B4600B">
              <w:t>.</w:t>
            </w:r>
            <w:r w:rsidRPr="00B4600B">
              <w:rPr>
                <w:lang w:eastAsia="ja-JP"/>
              </w:rPr>
              <w:t>120</w:t>
            </w:r>
            <w:r w:rsidRPr="00B4600B">
              <w:t>-1A</w:t>
            </w:r>
          </w:p>
          <w:p w14:paraId="180D7B21" w14:textId="77777777" w:rsidR="000A5640" w:rsidRPr="00B4600B" w:rsidRDefault="000A5640" w:rsidP="00567B7D">
            <w:pPr>
              <w:pStyle w:val="TAL"/>
              <w:rPr>
                <w:lang w:eastAsia="ja-JP"/>
              </w:rPr>
            </w:pPr>
            <w:r w:rsidRPr="00B4600B">
              <w:rPr>
                <w:lang w:eastAsia="ja-JP"/>
              </w:rPr>
              <w:t>FR1.FDD</w:t>
            </w:r>
          </w:p>
        </w:tc>
      </w:tr>
      <w:tr w:rsidR="000A5640" w:rsidRPr="00B4600B" w14:paraId="4D227F1D" w14:textId="77777777" w:rsidTr="00567B7D">
        <w:tc>
          <w:tcPr>
            <w:tcW w:w="3936" w:type="dxa"/>
          </w:tcPr>
          <w:p w14:paraId="2B1C62E3" w14:textId="77777777" w:rsidR="000A5640" w:rsidRPr="00B4600B" w:rsidRDefault="000A5640" w:rsidP="00567B7D">
            <w:pPr>
              <w:pStyle w:val="TAL"/>
            </w:pPr>
            <w:r w:rsidRPr="00B4600B">
              <w:t xml:space="preserve">  ss-PBCH-</w:t>
            </w:r>
            <w:proofErr w:type="spellStart"/>
            <w:r w:rsidRPr="00B4600B">
              <w:t>BlockPower</w:t>
            </w:r>
            <w:proofErr w:type="spellEnd"/>
          </w:p>
        </w:tc>
        <w:tc>
          <w:tcPr>
            <w:tcW w:w="2551" w:type="dxa"/>
          </w:tcPr>
          <w:p w14:paraId="7B0A5E86" w14:textId="77777777" w:rsidR="000A5640" w:rsidRPr="00B4600B" w:rsidRDefault="000A5640" w:rsidP="00567B7D">
            <w:pPr>
              <w:pStyle w:val="TAL"/>
            </w:pPr>
            <w:r w:rsidRPr="00B4600B">
              <w:t>0</w:t>
            </w:r>
          </w:p>
        </w:tc>
        <w:tc>
          <w:tcPr>
            <w:tcW w:w="1134" w:type="dxa"/>
          </w:tcPr>
          <w:p w14:paraId="57D9467F" w14:textId="77777777" w:rsidR="000A5640" w:rsidRPr="00B4600B" w:rsidRDefault="000A5640" w:rsidP="00567B7D">
            <w:pPr>
              <w:pStyle w:val="TAL"/>
            </w:pPr>
          </w:p>
        </w:tc>
        <w:tc>
          <w:tcPr>
            <w:tcW w:w="2835" w:type="dxa"/>
          </w:tcPr>
          <w:p w14:paraId="45724DE1" w14:textId="77777777" w:rsidR="000A5640" w:rsidRPr="00B4600B" w:rsidRDefault="000A5640" w:rsidP="00567B7D">
            <w:pPr>
              <w:pStyle w:val="TAL"/>
            </w:pPr>
          </w:p>
        </w:tc>
      </w:tr>
      <w:tr w:rsidR="000A5640" w:rsidRPr="00B4600B" w14:paraId="2394F356" w14:textId="77777777" w:rsidTr="00567B7D">
        <w:tc>
          <w:tcPr>
            <w:tcW w:w="3936" w:type="dxa"/>
            <w:tcBorders>
              <w:bottom w:val="single" w:sz="4" w:space="0" w:color="auto"/>
            </w:tcBorders>
          </w:tcPr>
          <w:p w14:paraId="3F73553A" w14:textId="77777777" w:rsidR="000A5640" w:rsidRPr="00B4600B" w:rsidRDefault="000A5640" w:rsidP="00567B7D">
            <w:pPr>
              <w:pStyle w:val="TAL"/>
            </w:pPr>
            <w:r w:rsidRPr="00B4600B">
              <w:t>}</w:t>
            </w:r>
          </w:p>
        </w:tc>
        <w:tc>
          <w:tcPr>
            <w:tcW w:w="2551" w:type="dxa"/>
          </w:tcPr>
          <w:p w14:paraId="469955CE" w14:textId="77777777" w:rsidR="000A5640" w:rsidRPr="00B4600B" w:rsidRDefault="000A5640" w:rsidP="00567B7D">
            <w:pPr>
              <w:pStyle w:val="TAL"/>
            </w:pPr>
          </w:p>
        </w:tc>
        <w:tc>
          <w:tcPr>
            <w:tcW w:w="1134" w:type="dxa"/>
          </w:tcPr>
          <w:p w14:paraId="037DA179" w14:textId="77777777" w:rsidR="000A5640" w:rsidRPr="00B4600B" w:rsidRDefault="000A5640" w:rsidP="00567B7D">
            <w:pPr>
              <w:pStyle w:val="TAL"/>
            </w:pPr>
          </w:p>
        </w:tc>
        <w:tc>
          <w:tcPr>
            <w:tcW w:w="2835" w:type="dxa"/>
          </w:tcPr>
          <w:p w14:paraId="05A84613" w14:textId="77777777" w:rsidR="000A5640" w:rsidRPr="00B4600B" w:rsidRDefault="000A5640" w:rsidP="00567B7D">
            <w:pPr>
              <w:pStyle w:val="TAL"/>
            </w:pPr>
          </w:p>
        </w:tc>
      </w:tr>
    </w:tbl>
    <w:p w14:paraId="2447F912" w14:textId="77777777" w:rsidR="000A5640" w:rsidRPr="00B4600B" w:rsidRDefault="000A5640" w:rsidP="000A564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A5640" w:rsidRPr="00B4600B" w14:paraId="4342AA5B" w14:textId="77777777" w:rsidTr="00567B7D">
        <w:tc>
          <w:tcPr>
            <w:tcW w:w="3936" w:type="dxa"/>
          </w:tcPr>
          <w:p w14:paraId="782ADE4F" w14:textId="77777777" w:rsidR="000A5640" w:rsidRPr="00B4600B" w:rsidRDefault="000A5640" w:rsidP="00567B7D">
            <w:pPr>
              <w:keepNext/>
              <w:keepLines/>
              <w:spacing w:after="0"/>
              <w:jc w:val="center"/>
              <w:rPr>
                <w:rFonts w:ascii="Arial" w:hAnsi="Arial"/>
                <w:b/>
                <w:sz w:val="18"/>
              </w:rPr>
            </w:pPr>
            <w:r w:rsidRPr="00B4600B">
              <w:rPr>
                <w:rFonts w:ascii="Arial" w:hAnsi="Arial"/>
                <w:b/>
                <w:sz w:val="18"/>
              </w:rPr>
              <w:t>Condition</w:t>
            </w:r>
          </w:p>
        </w:tc>
        <w:tc>
          <w:tcPr>
            <w:tcW w:w="5811" w:type="dxa"/>
          </w:tcPr>
          <w:p w14:paraId="1F9F7470" w14:textId="77777777" w:rsidR="000A5640" w:rsidRPr="00B4600B" w:rsidRDefault="000A5640" w:rsidP="00567B7D">
            <w:pPr>
              <w:keepNext/>
              <w:keepLines/>
              <w:spacing w:after="0"/>
              <w:jc w:val="center"/>
              <w:rPr>
                <w:rFonts w:ascii="Arial" w:hAnsi="Arial"/>
                <w:b/>
                <w:sz w:val="18"/>
              </w:rPr>
            </w:pPr>
            <w:r w:rsidRPr="00B4600B">
              <w:rPr>
                <w:rFonts w:ascii="Arial" w:hAnsi="Arial"/>
                <w:b/>
                <w:sz w:val="18"/>
              </w:rPr>
              <w:t>Explanation</w:t>
            </w:r>
          </w:p>
        </w:tc>
      </w:tr>
      <w:tr w:rsidR="000A5640" w:rsidRPr="00B4600B" w14:paraId="6EC3C812" w14:textId="77777777" w:rsidTr="00567B7D">
        <w:tc>
          <w:tcPr>
            <w:tcW w:w="3936" w:type="dxa"/>
          </w:tcPr>
          <w:p w14:paraId="6F8E2B57" w14:textId="77777777" w:rsidR="000A5640" w:rsidRPr="00B4600B" w:rsidRDefault="000A5640" w:rsidP="00567B7D">
            <w:pPr>
              <w:pStyle w:val="TAL"/>
              <w:rPr>
                <w:rFonts w:cs="Arial"/>
                <w:szCs w:val="18"/>
              </w:rPr>
            </w:pPr>
            <w:r w:rsidRPr="00B4600B">
              <w:rPr>
                <w:rFonts w:cs="Arial"/>
                <w:szCs w:val="18"/>
              </w:rPr>
              <w:t>FREQ</w:t>
            </w:r>
            <w:r w:rsidRPr="00B4600B">
              <w:t>&lt;=2.4GHz</w:t>
            </w:r>
          </w:p>
        </w:tc>
        <w:tc>
          <w:tcPr>
            <w:tcW w:w="5811" w:type="dxa"/>
          </w:tcPr>
          <w:p w14:paraId="3C2190FB" w14:textId="77777777" w:rsidR="000A5640" w:rsidRPr="00B4600B" w:rsidRDefault="000A5640" w:rsidP="00567B7D">
            <w:pPr>
              <w:pStyle w:val="TAL"/>
            </w:pPr>
            <w:r w:rsidRPr="00B4600B">
              <w:t>Frequency range &lt;= 2.4GHz</w:t>
            </w:r>
          </w:p>
        </w:tc>
      </w:tr>
      <w:tr w:rsidR="000A5640" w:rsidRPr="00B4600B" w:rsidDel="003F38BC" w14:paraId="739B318E" w14:textId="77777777" w:rsidTr="00567B7D">
        <w:tc>
          <w:tcPr>
            <w:tcW w:w="3936" w:type="dxa"/>
          </w:tcPr>
          <w:p w14:paraId="67DF410A" w14:textId="77777777" w:rsidR="000A5640" w:rsidRPr="00B4600B" w:rsidDel="003F38BC" w:rsidRDefault="000A5640" w:rsidP="00567B7D">
            <w:pPr>
              <w:keepNext/>
              <w:keepLines/>
              <w:spacing w:after="0"/>
              <w:rPr>
                <w:rFonts w:ascii="Arial" w:hAnsi="Arial" w:cs="Arial"/>
                <w:sz w:val="18"/>
                <w:szCs w:val="18"/>
              </w:rPr>
            </w:pPr>
            <w:r w:rsidRPr="00B4600B">
              <w:rPr>
                <w:rFonts w:ascii="Arial" w:hAnsi="Arial" w:cs="Arial"/>
                <w:sz w:val="18"/>
                <w:szCs w:val="18"/>
              </w:rPr>
              <w:t>2.4GHz&lt;FREQ&lt;=3GHz</w:t>
            </w:r>
          </w:p>
        </w:tc>
        <w:tc>
          <w:tcPr>
            <w:tcW w:w="5811" w:type="dxa"/>
          </w:tcPr>
          <w:p w14:paraId="7ACF090D" w14:textId="77777777" w:rsidR="000A5640" w:rsidRPr="00B4600B" w:rsidDel="003F38BC" w:rsidRDefault="000A5640" w:rsidP="00567B7D">
            <w:pPr>
              <w:keepNext/>
              <w:keepLines/>
              <w:spacing w:after="0"/>
              <w:rPr>
                <w:rFonts w:ascii="Arial" w:hAnsi="Arial"/>
                <w:sz w:val="18"/>
              </w:rPr>
            </w:pPr>
            <w:r w:rsidRPr="00B4600B">
              <w:rPr>
                <w:rFonts w:ascii="Arial" w:hAnsi="Arial"/>
                <w:sz w:val="18"/>
              </w:rPr>
              <w:t>Frequency range &gt; 2.4GHz and &lt;= 3GHz</w:t>
            </w:r>
          </w:p>
        </w:tc>
      </w:tr>
      <w:tr w:rsidR="000A5640" w:rsidRPr="00B4600B" w14:paraId="54768DA5" w14:textId="77777777" w:rsidTr="00567B7D">
        <w:tc>
          <w:tcPr>
            <w:tcW w:w="3936" w:type="dxa"/>
          </w:tcPr>
          <w:p w14:paraId="23C8FBEA" w14:textId="77777777" w:rsidR="000A5640" w:rsidRPr="00B4600B" w:rsidRDefault="000A5640" w:rsidP="00567B7D">
            <w:pPr>
              <w:keepNext/>
              <w:keepLines/>
              <w:spacing w:after="0"/>
              <w:rPr>
                <w:rFonts w:ascii="Arial" w:hAnsi="Arial"/>
                <w:sz w:val="18"/>
              </w:rPr>
            </w:pPr>
            <w:r w:rsidRPr="00B4600B">
              <w:rPr>
                <w:rFonts w:ascii="Arial" w:hAnsi="Arial"/>
                <w:sz w:val="18"/>
              </w:rPr>
              <w:t>FREQ&gt;3GHz</w:t>
            </w:r>
          </w:p>
        </w:tc>
        <w:tc>
          <w:tcPr>
            <w:tcW w:w="5811" w:type="dxa"/>
          </w:tcPr>
          <w:p w14:paraId="70750610" w14:textId="77777777" w:rsidR="000A5640" w:rsidRPr="00B4600B" w:rsidRDefault="000A5640" w:rsidP="00567B7D">
            <w:pPr>
              <w:keepNext/>
              <w:keepLines/>
              <w:spacing w:after="0"/>
              <w:rPr>
                <w:rFonts w:ascii="Arial" w:hAnsi="Arial"/>
                <w:sz w:val="18"/>
              </w:rPr>
            </w:pPr>
            <w:r w:rsidRPr="00B4600B">
              <w:rPr>
                <w:rFonts w:ascii="Arial" w:hAnsi="Arial"/>
                <w:sz w:val="18"/>
              </w:rPr>
              <w:t>Frequency range &gt; 3GHz</w:t>
            </w:r>
          </w:p>
        </w:tc>
      </w:tr>
      <w:tr w:rsidR="000A5640" w:rsidRPr="00B4600B" w14:paraId="13A3723A" w14:textId="77777777" w:rsidTr="00567B7D">
        <w:tc>
          <w:tcPr>
            <w:tcW w:w="3936" w:type="dxa"/>
            <w:tcBorders>
              <w:top w:val="single" w:sz="4" w:space="0" w:color="auto"/>
              <w:left w:val="single" w:sz="4" w:space="0" w:color="auto"/>
              <w:bottom w:val="single" w:sz="4" w:space="0" w:color="auto"/>
              <w:right w:val="single" w:sz="4" w:space="0" w:color="auto"/>
            </w:tcBorders>
          </w:tcPr>
          <w:p w14:paraId="6324DA44" w14:textId="77777777" w:rsidR="000A5640" w:rsidRPr="00B4600B" w:rsidRDefault="000A5640" w:rsidP="00567B7D">
            <w:pPr>
              <w:pStyle w:val="TAL"/>
            </w:pPr>
            <w:r w:rsidRPr="00B4600B">
              <w:t>FR1.30-1A</w:t>
            </w:r>
          </w:p>
        </w:tc>
        <w:tc>
          <w:tcPr>
            <w:tcW w:w="5811" w:type="dxa"/>
            <w:tcBorders>
              <w:top w:val="single" w:sz="4" w:space="0" w:color="auto"/>
              <w:left w:val="single" w:sz="4" w:space="0" w:color="auto"/>
              <w:bottom w:val="single" w:sz="4" w:space="0" w:color="auto"/>
              <w:right w:val="single" w:sz="4" w:space="0" w:color="auto"/>
            </w:tcBorders>
          </w:tcPr>
          <w:p w14:paraId="17D64F0D" w14:textId="77777777" w:rsidR="000A5640" w:rsidRPr="00B4600B" w:rsidRDefault="000A5640" w:rsidP="00567B7D">
            <w:pPr>
              <w:pStyle w:val="TAL"/>
            </w:pPr>
            <w:r w:rsidRPr="00B4600B">
              <w:t>TDD UL-DL pattern FR1.30-1A is used. Ref Annex A.1.2 of TS 38.521-4</w:t>
            </w:r>
          </w:p>
        </w:tc>
      </w:tr>
      <w:tr w:rsidR="000A5640" w:rsidRPr="00B4600B" w14:paraId="0CA77553" w14:textId="77777777" w:rsidTr="00567B7D">
        <w:tc>
          <w:tcPr>
            <w:tcW w:w="3936" w:type="dxa"/>
            <w:tcBorders>
              <w:top w:val="single" w:sz="4" w:space="0" w:color="auto"/>
              <w:left w:val="single" w:sz="4" w:space="0" w:color="auto"/>
              <w:bottom w:val="single" w:sz="4" w:space="0" w:color="auto"/>
              <w:right w:val="single" w:sz="4" w:space="0" w:color="auto"/>
            </w:tcBorders>
          </w:tcPr>
          <w:p w14:paraId="0061E002" w14:textId="77777777" w:rsidR="000A5640" w:rsidRPr="00B4600B" w:rsidRDefault="000A5640" w:rsidP="00567B7D">
            <w:pPr>
              <w:pStyle w:val="TAL"/>
            </w:pPr>
            <w:r w:rsidRPr="00B4600B">
              <w:t>FR2.120-1A</w:t>
            </w:r>
          </w:p>
        </w:tc>
        <w:tc>
          <w:tcPr>
            <w:tcW w:w="5811" w:type="dxa"/>
            <w:tcBorders>
              <w:top w:val="single" w:sz="4" w:space="0" w:color="auto"/>
              <w:left w:val="single" w:sz="4" w:space="0" w:color="auto"/>
              <w:bottom w:val="single" w:sz="4" w:space="0" w:color="auto"/>
              <w:right w:val="single" w:sz="4" w:space="0" w:color="auto"/>
            </w:tcBorders>
          </w:tcPr>
          <w:p w14:paraId="45DB6466" w14:textId="77777777" w:rsidR="000A5640" w:rsidRPr="00B4600B" w:rsidRDefault="000A5640" w:rsidP="00567B7D">
            <w:pPr>
              <w:pStyle w:val="TAL"/>
            </w:pPr>
            <w:r w:rsidRPr="00B4600B">
              <w:t>TDD UL-DL pattern FR2.120-1A is used. Ref Annex A.1.3 of TS 38.521-4</w:t>
            </w:r>
          </w:p>
        </w:tc>
      </w:tr>
      <w:tr w:rsidR="000A5640" w:rsidRPr="00B4600B" w14:paraId="14A14CD3" w14:textId="77777777" w:rsidTr="00567B7D">
        <w:tc>
          <w:tcPr>
            <w:tcW w:w="3936" w:type="dxa"/>
            <w:tcBorders>
              <w:top w:val="single" w:sz="4" w:space="0" w:color="auto"/>
              <w:left w:val="single" w:sz="4" w:space="0" w:color="auto"/>
              <w:bottom w:val="single" w:sz="4" w:space="0" w:color="auto"/>
              <w:right w:val="single" w:sz="4" w:space="0" w:color="auto"/>
            </w:tcBorders>
          </w:tcPr>
          <w:p w14:paraId="0F4CB1F8" w14:textId="77777777" w:rsidR="000A5640" w:rsidRPr="00B4600B" w:rsidRDefault="000A5640" w:rsidP="00567B7D">
            <w:pPr>
              <w:pStyle w:val="TAL"/>
            </w:pPr>
            <w:r w:rsidRPr="00B4600B">
              <w:t>SSB#N</w:t>
            </w:r>
          </w:p>
        </w:tc>
        <w:tc>
          <w:tcPr>
            <w:tcW w:w="5811" w:type="dxa"/>
            <w:tcBorders>
              <w:top w:val="single" w:sz="4" w:space="0" w:color="auto"/>
              <w:left w:val="single" w:sz="4" w:space="0" w:color="auto"/>
              <w:bottom w:val="single" w:sz="4" w:space="0" w:color="auto"/>
              <w:right w:val="single" w:sz="4" w:space="0" w:color="auto"/>
            </w:tcBorders>
          </w:tcPr>
          <w:p w14:paraId="0C542F25" w14:textId="77777777" w:rsidR="000A5640" w:rsidRPr="00B4600B" w:rsidRDefault="000A5640" w:rsidP="00567B7D">
            <w:pPr>
              <w:pStyle w:val="TAL"/>
            </w:pPr>
            <w:r w:rsidRPr="00B4600B">
              <w:t>Cell configured with SSB-Index set to N as defined in Table 4.4.2-2</w:t>
            </w:r>
          </w:p>
        </w:tc>
      </w:tr>
    </w:tbl>
    <w:p w14:paraId="0B0CFED7" w14:textId="77777777" w:rsidR="000A5640" w:rsidRPr="00B4600B" w:rsidRDefault="000A5640" w:rsidP="000A5640"/>
    <w:p w14:paraId="0C993CD3" w14:textId="77777777" w:rsidR="000A5640" w:rsidRPr="00B4600B" w:rsidRDefault="000A5640" w:rsidP="000A5640">
      <w:pPr>
        <w:pStyle w:val="Heading6"/>
      </w:pPr>
      <w:r w:rsidRPr="00B4600B">
        <w:lastRenderedPageBreak/>
        <w:t>TDD-UL-DL-Config</w:t>
      </w:r>
    </w:p>
    <w:p w14:paraId="6DBF1F66" w14:textId="77777777" w:rsidR="000A5640" w:rsidRPr="00B4600B" w:rsidRDefault="000A5640" w:rsidP="000A5640">
      <w:pPr>
        <w:pStyle w:val="TH"/>
      </w:pPr>
      <w:bookmarkStart w:id="4" w:name="_Hlk44449954"/>
      <w:r w:rsidRPr="00B4600B">
        <w:t>Table 5.4.2.0</w:t>
      </w:r>
      <w:bookmarkEnd w:id="4"/>
      <w:r w:rsidRPr="00B4600B">
        <w:t>-3: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640" w:rsidRPr="00B4600B" w14:paraId="0C6D9A01" w14:textId="77777777" w:rsidTr="00567B7D">
        <w:tc>
          <w:tcPr>
            <w:tcW w:w="9747" w:type="dxa"/>
            <w:gridSpan w:val="4"/>
          </w:tcPr>
          <w:p w14:paraId="58248776" w14:textId="77777777" w:rsidR="000A5640" w:rsidRPr="00B4600B" w:rsidRDefault="000A5640" w:rsidP="00567B7D">
            <w:pPr>
              <w:pStyle w:val="TAH"/>
              <w:jc w:val="left"/>
              <w:rPr>
                <w:b w:val="0"/>
              </w:rPr>
            </w:pPr>
            <w:r w:rsidRPr="00B4600B">
              <w:rPr>
                <w:b w:val="0"/>
              </w:rPr>
              <w:lastRenderedPageBreak/>
              <w:t>Derivation Path: Table 4.6.3-192</w:t>
            </w:r>
          </w:p>
        </w:tc>
      </w:tr>
      <w:tr w:rsidR="000A5640" w:rsidRPr="00B4600B" w14:paraId="72DA93C9" w14:textId="77777777" w:rsidTr="00567B7D">
        <w:tc>
          <w:tcPr>
            <w:tcW w:w="4535" w:type="dxa"/>
          </w:tcPr>
          <w:p w14:paraId="63B9CD8F" w14:textId="77777777" w:rsidR="000A5640" w:rsidRPr="00B4600B" w:rsidRDefault="000A5640" w:rsidP="00567B7D">
            <w:pPr>
              <w:pStyle w:val="TAH"/>
            </w:pPr>
            <w:r w:rsidRPr="00B4600B">
              <w:t>Information Element</w:t>
            </w:r>
          </w:p>
        </w:tc>
        <w:tc>
          <w:tcPr>
            <w:tcW w:w="2267" w:type="dxa"/>
          </w:tcPr>
          <w:p w14:paraId="6A0FE5CD" w14:textId="77777777" w:rsidR="000A5640" w:rsidRPr="00B4600B" w:rsidRDefault="000A5640" w:rsidP="00567B7D">
            <w:pPr>
              <w:pStyle w:val="TAH"/>
            </w:pPr>
            <w:r w:rsidRPr="00B4600B">
              <w:t>Value/remark</w:t>
            </w:r>
          </w:p>
        </w:tc>
        <w:tc>
          <w:tcPr>
            <w:tcW w:w="1700" w:type="dxa"/>
          </w:tcPr>
          <w:p w14:paraId="7EEFD72A" w14:textId="77777777" w:rsidR="000A5640" w:rsidRPr="00B4600B" w:rsidRDefault="000A5640" w:rsidP="00567B7D">
            <w:pPr>
              <w:pStyle w:val="TAH"/>
            </w:pPr>
            <w:r w:rsidRPr="00B4600B">
              <w:t>Comment</w:t>
            </w:r>
          </w:p>
        </w:tc>
        <w:tc>
          <w:tcPr>
            <w:tcW w:w="1245" w:type="dxa"/>
          </w:tcPr>
          <w:p w14:paraId="521E6376" w14:textId="77777777" w:rsidR="000A5640" w:rsidRPr="00B4600B" w:rsidRDefault="000A5640" w:rsidP="00567B7D">
            <w:pPr>
              <w:pStyle w:val="TAH"/>
            </w:pPr>
            <w:r w:rsidRPr="00B4600B">
              <w:t>Condition</w:t>
            </w:r>
          </w:p>
        </w:tc>
      </w:tr>
      <w:tr w:rsidR="000A5640" w:rsidRPr="00B4600B" w14:paraId="3B19C6FA" w14:textId="77777777" w:rsidTr="00567B7D">
        <w:tc>
          <w:tcPr>
            <w:tcW w:w="4535" w:type="dxa"/>
          </w:tcPr>
          <w:p w14:paraId="466471C4" w14:textId="77777777" w:rsidR="000A5640" w:rsidRPr="00B4600B" w:rsidRDefault="000A5640" w:rsidP="00567B7D">
            <w:pPr>
              <w:pStyle w:val="TAL"/>
            </w:pPr>
            <w:r w:rsidRPr="00B4600B">
              <w:t>TDD-UL-DL-</w:t>
            </w:r>
            <w:proofErr w:type="spellStart"/>
            <w:r w:rsidRPr="00B4600B">
              <w:t>Config</w:t>
            </w:r>
            <w:r w:rsidRPr="00B4600B">
              <w:rPr>
                <w:lang w:eastAsia="ja-JP"/>
              </w:rPr>
              <w:t>Common</w:t>
            </w:r>
            <w:proofErr w:type="spellEnd"/>
            <w:r w:rsidRPr="00B4600B">
              <w:t xml:space="preserve"> ::= SEQUENCE {</w:t>
            </w:r>
          </w:p>
        </w:tc>
        <w:tc>
          <w:tcPr>
            <w:tcW w:w="2267" w:type="dxa"/>
          </w:tcPr>
          <w:p w14:paraId="166D4DD6" w14:textId="77777777" w:rsidR="000A5640" w:rsidRPr="00B4600B" w:rsidRDefault="000A5640" w:rsidP="00567B7D">
            <w:pPr>
              <w:pStyle w:val="TAL"/>
            </w:pPr>
          </w:p>
        </w:tc>
        <w:tc>
          <w:tcPr>
            <w:tcW w:w="1700" w:type="dxa"/>
          </w:tcPr>
          <w:p w14:paraId="7A4FD837" w14:textId="77777777" w:rsidR="000A5640" w:rsidRPr="00B4600B" w:rsidRDefault="000A5640" w:rsidP="00567B7D">
            <w:pPr>
              <w:pStyle w:val="TAL"/>
            </w:pPr>
          </w:p>
        </w:tc>
        <w:tc>
          <w:tcPr>
            <w:tcW w:w="1245" w:type="dxa"/>
          </w:tcPr>
          <w:p w14:paraId="6426AF23" w14:textId="77777777" w:rsidR="000A5640" w:rsidRPr="00B4600B" w:rsidRDefault="000A5640" w:rsidP="00567B7D">
            <w:pPr>
              <w:pStyle w:val="TAL"/>
            </w:pPr>
          </w:p>
        </w:tc>
      </w:tr>
      <w:tr w:rsidR="000A5640" w:rsidRPr="00B4600B" w14:paraId="18D3B73A" w14:textId="77777777" w:rsidTr="00567B7D">
        <w:tc>
          <w:tcPr>
            <w:tcW w:w="4535" w:type="dxa"/>
          </w:tcPr>
          <w:p w14:paraId="66F348EC" w14:textId="77777777" w:rsidR="000A5640" w:rsidRPr="00B4600B" w:rsidRDefault="000A5640" w:rsidP="00567B7D">
            <w:pPr>
              <w:pStyle w:val="TAL"/>
            </w:pPr>
            <w:r w:rsidRPr="00B4600B">
              <w:rPr>
                <w:rFonts w:cs="Arial"/>
                <w:kern w:val="2"/>
                <w:szCs w:val="18"/>
              </w:rPr>
              <w:t xml:space="preserve">  </w:t>
            </w:r>
            <w:proofErr w:type="spellStart"/>
            <w:r w:rsidRPr="00B4600B">
              <w:rPr>
                <w:rFonts w:cs="Arial"/>
                <w:kern w:val="2"/>
                <w:szCs w:val="18"/>
              </w:rPr>
              <w:t>referenceSubcarrierSpacing</w:t>
            </w:r>
            <w:proofErr w:type="spellEnd"/>
          </w:p>
        </w:tc>
        <w:tc>
          <w:tcPr>
            <w:tcW w:w="2267" w:type="dxa"/>
          </w:tcPr>
          <w:p w14:paraId="1E41795A" w14:textId="77777777" w:rsidR="000A5640" w:rsidRPr="00B4600B" w:rsidRDefault="000A5640" w:rsidP="00567B7D">
            <w:pPr>
              <w:pStyle w:val="TAL"/>
            </w:pPr>
            <w:proofErr w:type="spellStart"/>
            <w:r w:rsidRPr="00B4600B">
              <w:rPr>
                <w:rFonts w:cs="Arial"/>
                <w:kern w:val="2"/>
                <w:szCs w:val="18"/>
              </w:rPr>
              <w:t>SubcarrierSpacing</w:t>
            </w:r>
            <w:proofErr w:type="spellEnd"/>
          </w:p>
        </w:tc>
        <w:tc>
          <w:tcPr>
            <w:tcW w:w="1700" w:type="dxa"/>
          </w:tcPr>
          <w:p w14:paraId="50D92F96" w14:textId="77777777" w:rsidR="000A5640" w:rsidRPr="00B4600B" w:rsidRDefault="000A5640" w:rsidP="00567B7D">
            <w:pPr>
              <w:pStyle w:val="TAL"/>
            </w:pPr>
          </w:p>
        </w:tc>
        <w:tc>
          <w:tcPr>
            <w:tcW w:w="1245" w:type="dxa"/>
          </w:tcPr>
          <w:p w14:paraId="370368AE" w14:textId="77777777" w:rsidR="000A5640" w:rsidRPr="00B4600B" w:rsidRDefault="000A5640" w:rsidP="00567B7D">
            <w:pPr>
              <w:pStyle w:val="TAL"/>
            </w:pPr>
          </w:p>
        </w:tc>
      </w:tr>
      <w:tr w:rsidR="000A5640" w:rsidRPr="00B4600B" w14:paraId="61BE9245" w14:textId="77777777" w:rsidTr="00567B7D">
        <w:tc>
          <w:tcPr>
            <w:tcW w:w="4535" w:type="dxa"/>
          </w:tcPr>
          <w:p w14:paraId="0D28E1A6" w14:textId="77777777" w:rsidR="000A5640" w:rsidRPr="00B4600B" w:rsidRDefault="000A5640" w:rsidP="00567B7D">
            <w:pPr>
              <w:pStyle w:val="TAL"/>
              <w:rPr>
                <w:rFonts w:cs="Arial"/>
                <w:kern w:val="2"/>
                <w:szCs w:val="18"/>
              </w:rPr>
            </w:pPr>
            <w:r w:rsidRPr="00B4600B">
              <w:rPr>
                <w:rFonts w:cs="Arial"/>
                <w:kern w:val="2"/>
                <w:szCs w:val="18"/>
              </w:rPr>
              <w:t xml:space="preserve">  pattern1 SEQUENCE {</w:t>
            </w:r>
          </w:p>
        </w:tc>
        <w:tc>
          <w:tcPr>
            <w:tcW w:w="2267" w:type="dxa"/>
          </w:tcPr>
          <w:p w14:paraId="74654BE8" w14:textId="77777777" w:rsidR="000A5640" w:rsidRPr="00B4600B" w:rsidRDefault="000A5640" w:rsidP="00567B7D">
            <w:pPr>
              <w:pStyle w:val="TAL"/>
              <w:rPr>
                <w:rFonts w:cs="Arial"/>
                <w:kern w:val="2"/>
                <w:szCs w:val="18"/>
              </w:rPr>
            </w:pPr>
          </w:p>
        </w:tc>
        <w:tc>
          <w:tcPr>
            <w:tcW w:w="1700" w:type="dxa"/>
          </w:tcPr>
          <w:p w14:paraId="6D1E02BB" w14:textId="77777777" w:rsidR="000A5640" w:rsidRPr="00B4600B" w:rsidRDefault="000A5640" w:rsidP="00567B7D">
            <w:pPr>
              <w:pStyle w:val="TAL"/>
            </w:pPr>
          </w:p>
        </w:tc>
        <w:tc>
          <w:tcPr>
            <w:tcW w:w="1245" w:type="dxa"/>
          </w:tcPr>
          <w:p w14:paraId="335BBF17" w14:textId="77777777" w:rsidR="000A5640" w:rsidRPr="00B4600B" w:rsidRDefault="000A5640" w:rsidP="00567B7D">
            <w:pPr>
              <w:pStyle w:val="TAL"/>
              <w:rPr>
                <w:rFonts w:cs="Arial"/>
                <w:kern w:val="2"/>
                <w:szCs w:val="18"/>
                <w:lang w:eastAsia="ja-JP"/>
              </w:rPr>
            </w:pPr>
          </w:p>
        </w:tc>
      </w:tr>
      <w:tr w:rsidR="000A5640" w:rsidRPr="00B4600B" w14:paraId="6D7DE860" w14:textId="77777777" w:rsidTr="00567B7D">
        <w:tc>
          <w:tcPr>
            <w:tcW w:w="4535" w:type="dxa"/>
            <w:tcBorders>
              <w:bottom w:val="nil"/>
            </w:tcBorders>
          </w:tcPr>
          <w:p w14:paraId="66FE54C1" w14:textId="77777777" w:rsidR="000A5640" w:rsidRPr="00B4600B" w:rsidRDefault="000A5640" w:rsidP="00567B7D">
            <w:pPr>
              <w:pStyle w:val="TAL"/>
            </w:pPr>
            <w:r w:rsidRPr="00B4600B">
              <w:rPr>
                <w:rFonts w:cs="Arial"/>
                <w:kern w:val="2"/>
                <w:szCs w:val="18"/>
              </w:rPr>
              <w:t xml:space="preserve">    dl-UL-</w:t>
            </w:r>
            <w:proofErr w:type="spellStart"/>
            <w:r w:rsidRPr="00B4600B">
              <w:rPr>
                <w:rFonts w:cs="Arial"/>
                <w:kern w:val="2"/>
                <w:szCs w:val="18"/>
              </w:rPr>
              <w:t>TransmissionPeriodicity</w:t>
            </w:r>
            <w:proofErr w:type="spellEnd"/>
          </w:p>
        </w:tc>
        <w:tc>
          <w:tcPr>
            <w:tcW w:w="2267" w:type="dxa"/>
          </w:tcPr>
          <w:p w14:paraId="46065B56" w14:textId="77777777" w:rsidR="000A5640" w:rsidRPr="00B4600B" w:rsidRDefault="000A5640" w:rsidP="00567B7D">
            <w:pPr>
              <w:pStyle w:val="TAL"/>
            </w:pPr>
            <w:r w:rsidRPr="00B4600B">
              <w:rPr>
                <w:rFonts w:cs="Arial"/>
                <w:kern w:val="2"/>
                <w:szCs w:val="18"/>
              </w:rPr>
              <w:t>ms5</w:t>
            </w:r>
          </w:p>
        </w:tc>
        <w:tc>
          <w:tcPr>
            <w:tcW w:w="1700" w:type="dxa"/>
          </w:tcPr>
          <w:p w14:paraId="7CEAC94E" w14:textId="77777777" w:rsidR="000A5640" w:rsidRPr="00B4600B" w:rsidRDefault="000A5640" w:rsidP="00567B7D">
            <w:pPr>
              <w:pStyle w:val="TAL"/>
            </w:pPr>
          </w:p>
        </w:tc>
        <w:tc>
          <w:tcPr>
            <w:tcW w:w="1245" w:type="dxa"/>
          </w:tcPr>
          <w:p w14:paraId="5639B816"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FR1.15-1,</w:t>
            </w:r>
          </w:p>
          <w:p w14:paraId="7F57FC7B" w14:textId="77777777" w:rsidR="000A5640" w:rsidRPr="00B4600B" w:rsidRDefault="000A5640" w:rsidP="00567B7D">
            <w:pPr>
              <w:pStyle w:val="TAL"/>
            </w:pPr>
            <w:r w:rsidRPr="00B4600B">
              <w:t>FR1.30-1</w:t>
            </w:r>
          </w:p>
        </w:tc>
      </w:tr>
      <w:tr w:rsidR="000A5640" w:rsidRPr="00B4600B" w14:paraId="3A8369A2" w14:textId="77777777" w:rsidTr="00567B7D">
        <w:tc>
          <w:tcPr>
            <w:tcW w:w="4535" w:type="dxa"/>
            <w:tcBorders>
              <w:top w:val="nil"/>
              <w:bottom w:val="nil"/>
            </w:tcBorders>
          </w:tcPr>
          <w:p w14:paraId="1248A815" w14:textId="77777777" w:rsidR="000A5640" w:rsidRPr="00B4600B" w:rsidRDefault="000A5640" w:rsidP="00567B7D">
            <w:pPr>
              <w:pStyle w:val="TAL"/>
            </w:pPr>
          </w:p>
        </w:tc>
        <w:tc>
          <w:tcPr>
            <w:tcW w:w="2267" w:type="dxa"/>
          </w:tcPr>
          <w:p w14:paraId="0864F530" w14:textId="77777777" w:rsidR="000A5640" w:rsidRPr="00B4600B" w:rsidRDefault="000A5640" w:rsidP="00567B7D">
            <w:pPr>
              <w:pStyle w:val="TAL"/>
            </w:pPr>
            <w:r w:rsidRPr="00B4600B">
              <w:rPr>
                <w:rFonts w:cs="Arial"/>
                <w:kern w:val="2"/>
                <w:szCs w:val="18"/>
              </w:rPr>
              <w:t>ms2p5</w:t>
            </w:r>
          </w:p>
        </w:tc>
        <w:tc>
          <w:tcPr>
            <w:tcW w:w="1700" w:type="dxa"/>
          </w:tcPr>
          <w:p w14:paraId="241EF7D3" w14:textId="77777777" w:rsidR="000A5640" w:rsidRPr="00B4600B" w:rsidRDefault="000A5640" w:rsidP="00567B7D">
            <w:pPr>
              <w:pStyle w:val="TAL"/>
            </w:pPr>
          </w:p>
        </w:tc>
        <w:tc>
          <w:tcPr>
            <w:tcW w:w="1245" w:type="dxa"/>
          </w:tcPr>
          <w:p w14:paraId="531614C5" w14:textId="77777777" w:rsidR="000A5640" w:rsidRPr="00B4600B" w:rsidRDefault="000A5640" w:rsidP="00567B7D">
            <w:pPr>
              <w:pStyle w:val="TAL"/>
            </w:pPr>
            <w:r w:rsidRPr="00B4600B">
              <w:t>FR1.30-2,</w:t>
            </w:r>
          </w:p>
          <w:p w14:paraId="1127AF79" w14:textId="77777777" w:rsidR="000A5640" w:rsidRPr="00B4600B" w:rsidRDefault="000A5640" w:rsidP="00567B7D">
            <w:pPr>
              <w:pStyle w:val="TAL"/>
            </w:pPr>
            <w:r w:rsidRPr="00B4600B">
              <w:t>FR1.30-3</w:t>
            </w:r>
          </w:p>
        </w:tc>
      </w:tr>
      <w:tr w:rsidR="000A5640" w:rsidRPr="00B4600B" w14:paraId="3A8B5645" w14:textId="77777777" w:rsidTr="00567B7D">
        <w:tc>
          <w:tcPr>
            <w:tcW w:w="4535" w:type="dxa"/>
            <w:tcBorders>
              <w:top w:val="nil"/>
              <w:bottom w:val="nil"/>
            </w:tcBorders>
          </w:tcPr>
          <w:p w14:paraId="5E7839ED" w14:textId="77777777" w:rsidR="000A5640" w:rsidRPr="00B4600B" w:rsidRDefault="000A5640" w:rsidP="00567B7D">
            <w:pPr>
              <w:pStyle w:val="TAL"/>
            </w:pPr>
          </w:p>
        </w:tc>
        <w:tc>
          <w:tcPr>
            <w:tcW w:w="2267" w:type="dxa"/>
          </w:tcPr>
          <w:p w14:paraId="45531D47" w14:textId="77777777" w:rsidR="000A5640" w:rsidRPr="00B4600B" w:rsidRDefault="000A5640" w:rsidP="00567B7D">
            <w:pPr>
              <w:pStyle w:val="TAL"/>
              <w:rPr>
                <w:rFonts w:cs="Arial"/>
                <w:kern w:val="2"/>
                <w:szCs w:val="18"/>
              </w:rPr>
            </w:pPr>
            <w:r w:rsidRPr="00B4600B">
              <w:rPr>
                <w:rFonts w:cs="Arial"/>
                <w:kern w:val="2"/>
                <w:szCs w:val="18"/>
                <w:lang w:eastAsia="ja-JP"/>
              </w:rPr>
              <w:t>ms3</w:t>
            </w:r>
          </w:p>
        </w:tc>
        <w:tc>
          <w:tcPr>
            <w:tcW w:w="1700" w:type="dxa"/>
          </w:tcPr>
          <w:p w14:paraId="20970104" w14:textId="77777777" w:rsidR="000A5640" w:rsidRPr="00B4600B" w:rsidRDefault="000A5640" w:rsidP="00567B7D">
            <w:pPr>
              <w:pStyle w:val="TAL"/>
            </w:pPr>
          </w:p>
        </w:tc>
        <w:tc>
          <w:tcPr>
            <w:tcW w:w="1245" w:type="dxa"/>
          </w:tcPr>
          <w:p w14:paraId="5C0EB039" w14:textId="77777777" w:rsidR="000A5640" w:rsidRPr="00B4600B" w:rsidRDefault="000A5640" w:rsidP="00567B7D">
            <w:pPr>
              <w:pStyle w:val="TAL"/>
            </w:pPr>
            <w:r w:rsidRPr="00B4600B">
              <w:rPr>
                <w:rFonts w:eastAsia="MS Mincho"/>
                <w:bCs/>
                <w:szCs w:val="18"/>
              </w:rPr>
              <w:t>FR1.30-4</w:t>
            </w:r>
          </w:p>
        </w:tc>
      </w:tr>
      <w:tr w:rsidR="000A5640" w:rsidRPr="00B4600B" w14:paraId="66C80D76" w14:textId="77777777" w:rsidTr="00567B7D">
        <w:tc>
          <w:tcPr>
            <w:tcW w:w="4535" w:type="dxa"/>
            <w:tcBorders>
              <w:top w:val="nil"/>
              <w:bottom w:val="nil"/>
            </w:tcBorders>
          </w:tcPr>
          <w:p w14:paraId="0E796D8F" w14:textId="77777777" w:rsidR="000A5640" w:rsidRPr="00B4600B" w:rsidRDefault="000A5640" w:rsidP="00567B7D">
            <w:pPr>
              <w:pStyle w:val="TAL"/>
            </w:pPr>
          </w:p>
        </w:tc>
        <w:tc>
          <w:tcPr>
            <w:tcW w:w="2267" w:type="dxa"/>
          </w:tcPr>
          <w:p w14:paraId="636CCE47" w14:textId="77777777" w:rsidR="000A5640" w:rsidRPr="00B4600B" w:rsidRDefault="000A5640" w:rsidP="00567B7D">
            <w:pPr>
              <w:pStyle w:val="TAL"/>
              <w:rPr>
                <w:rFonts w:cs="Arial"/>
                <w:kern w:val="2"/>
                <w:szCs w:val="18"/>
              </w:rPr>
            </w:pPr>
            <w:r w:rsidRPr="00B4600B">
              <w:rPr>
                <w:rFonts w:cs="Arial"/>
                <w:kern w:val="2"/>
                <w:szCs w:val="18"/>
                <w:lang w:eastAsia="ja-JP"/>
              </w:rPr>
              <w:t>ms2</w:t>
            </w:r>
          </w:p>
        </w:tc>
        <w:tc>
          <w:tcPr>
            <w:tcW w:w="1700" w:type="dxa"/>
          </w:tcPr>
          <w:p w14:paraId="603276FF" w14:textId="77777777" w:rsidR="000A5640" w:rsidRPr="00B4600B" w:rsidRDefault="000A5640" w:rsidP="00567B7D">
            <w:pPr>
              <w:pStyle w:val="TAL"/>
            </w:pPr>
          </w:p>
        </w:tc>
        <w:tc>
          <w:tcPr>
            <w:tcW w:w="1245" w:type="dxa"/>
          </w:tcPr>
          <w:p w14:paraId="0B0C027C" w14:textId="77777777" w:rsidR="000A5640" w:rsidRPr="00B4600B" w:rsidRDefault="000A5640" w:rsidP="00567B7D">
            <w:pPr>
              <w:pStyle w:val="TAL"/>
            </w:pPr>
            <w:r w:rsidRPr="00B4600B">
              <w:rPr>
                <w:rFonts w:eastAsia="MS Mincho"/>
                <w:bCs/>
                <w:szCs w:val="18"/>
              </w:rPr>
              <w:t>FR1.30-5</w:t>
            </w:r>
          </w:p>
        </w:tc>
      </w:tr>
      <w:tr w:rsidR="000A5640" w:rsidRPr="00B4600B" w14:paraId="00DBBDE3" w14:textId="77777777" w:rsidTr="00567B7D">
        <w:tc>
          <w:tcPr>
            <w:tcW w:w="4535" w:type="dxa"/>
            <w:tcBorders>
              <w:top w:val="nil"/>
              <w:bottom w:val="nil"/>
            </w:tcBorders>
          </w:tcPr>
          <w:p w14:paraId="23B94D79" w14:textId="77777777" w:rsidR="000A5640" w:rsidRPr="00B4600B" w:rsidRDefault="000A5640" w:rsidP="00567B7D">
            <w:pPr>
              <w:pStyle w:val="TAL"/>
            </w:pPr>
          </w:p>
        </w:tc>
        <w:tc>
          <w:tcPr>
            <w:tcW w:w="2267" w:type="dxa"/>
          </w:tcPr>
          <w:p w14:paraId="16DDDA20" w14:textId="77777777" w:rsidR="000A5640" w:rsidRPr="00B4600B" w:rsidRDefault="000A5640" w:rsidP="00567B7D">
            <w:pPr>
              <w:pStyle w:val="TAL"/>
              <w:rPr>
                <w:rFonts w:cs="Arial"/>
                <w:kern w:val="2"/>
                <w:szCs w:val="18"/>
              </w:rPr>
            </w:pPr>
            <w:r w:rsidRPr="00B4600B">
              <w:rPr>
                <w:rFonts w:cs="Arial"/>
                <w:kern w:val="2"/>
                <w:szCs w:val="18"/>
                <w:lang w:eastAsia="ja-JP"/>
              </w:rPr>
              <w:t>ms1</w:t>
            </w:r>
          </w:p>
        </w:tc>
        <w:tc>
          <w:tcPr>
            <w:tcW w:w="1700" w:type="dxa"/>
          </w:tcPr>
          <w:p w14:paraId="5805B5D2" w14:textId="77777777" w:rsidR="000A5640" w:rsidRPr="00B4600B" w:rsidRDefault="000A5640" w:rsidP="00567B7D">
            <w:pPr>
              <w:pStyle w:val="TAL"/>
            </w:pPr>
          </w:p>
        </w:tc>
        <w:tc>
          <w:tcPr>
            <w:tcW w:w="1245" w:type="dxa"/>
          </w:tcPr>
          <w:p w14:paraId="6E1D1BF8" w14:textId="77777777" w:rsidR="000A5640" w:rsidRPr="00B4600B" w:rsidRDefault="000A5640" w:rsidP="00567B7D">
            <w:pPr>
              <w:pStyle w:val="Default"/>
              <w:rPr>
                <w:bCs/>
                <w:sz w:val="18"/>
                <w:szCs w:val="18"/>
                <w:lang w:val="en-GB"/>
              </w:rPr>
            </w:pPr>
            <w:r w:rsidRPr="00B4600B">
              <w:rPr>
                <w:bCs/>
                <w:sz w:val="18"/>
                <w:szCs w:val="18"/>
                <w:lang w:val="en-GB"/>
              </w:rPr>
              <w:t>FR1.30-6</w:t>
            </w:r>
          </w:p>
          <w:p w14:paraId="6DC6DB66" w14:textId="77777777" w:rsidR="000A5640" w:rsidRPr="00B4600B" w:rsidRDefault="000A5640" w:rsidP="00567B7D">
            <w:pPr>
              <w:pStyle w:val="TAL"/>
            </w:pPr>
            <w:r w:rsidRPr="00B4600B">
              <w:rPr>
                <w:bCs/>
                <w:szCs w:val="18"/>
              </w:rPr>
              <w:t>FR2.60-1</w:t>
            </w:r>
          </w:p>
        </w:tc>
      </w:tr>
      <w:tr w:rsidR="000A5640" w:rsidRPr="00B4600B" w14:paraId="73CE688F" w14:textId="77777777" w:rsidTr="00567B7D">
        <w:tc>
          <w:tcPr>
            <w:tcW w:w="4535" w:type="dxa"/>
            <w:tcBorders>
              <w:top w:val="nil"/>
              <w:bottom w:val="nil"/>
            </w:tcBorders>
          </w:tcPr>
          <w:p w14:paraId="09105B40" w14:textId="77777777" w:rsidR="000A5640" w:rsidRPr="00B4600B" w:rsidRDefault="000A5640" w:rsidP="00567B7D">
            <w:pPr>
              <w:pStyle w:val="TAL"/>
            </w:pPr>
          </w:p>
        </w:tc>
        <w:tc>
          <w:tcPr>
            <w:tcW w:w="2267" w:type="dxa"/>
          </w:tcPr>
          <w:p w14:paraId="5389590D" w14:textId="77777777" w:rsidR="000A5640" w:rsidRPr="00B4600B" w:rsidRDefault="000A5640" w:rsidP="00567B7D">
            <w:pPr>
              <w:pStyle w:val="TAL"/>
              <w:rPr>
                <w:rFonts w:cs="Arial"/>
                <w:kern w:val="2"/>
                <w:szCs w:val="18"/>
              </w:rPr>
            </w:pPr>
            <w:r w:rsidRPr="00B4600B">
              <w:rPr>
                <w:rFonts w:cs="Arial"/>
                <w:kern w:val="2"/>
                <w:szCs w:val="18"/>
              </w:rPr>
              <w:t>ms0p625</w:t>
            </w:r>
          </w:p>
        </w:tc>
        <w:tc>
          <w:tcPr>
            <w:tcW w:w="1700" w:type="dxa"/>
          </w:tcPr>
          <w:p w14:paraId="572A32E8" w14:textId="77777777" w:rsidR="000A5640" w:rsidRPr="00B4600B" w:rsidRDefault="000A5640" w:rsidP="00567B7D">
            <w:pPr>
              <w:pStyle w:val="TAL"/>
            </w:pPr>
          </w:p>
        </w:tc>
        <w:tc>
          <w:tcPr>
            <w:tcW w:w="1245" w:type="dxa"/>
          </w:tcPr>
          <w:p w14:paraId="08EFD516" w14:textId="77777777" w:rsidR="000A5640" w:rsidRPr="00B4600B" w:rsidRDefault="000A5640" w:rsidP="00567B7D">
            <w:pPr>
              <w:pStyle w:val="TAL"/>
            </w:pPr>
            <w:r w:rsidRPr="00B4600B">
              <w:rPr>
                <w:bCs/>
                <w:szCs w:val="18"/>
              </w:rPr>
              <w:t>FR2.</w:t>
            </w:r>
            <w:r w:rsidRPr="00B4600B">
              <w:rPr>
                <w:rFonts w:eastAsia="MS Mincho"/>
                <w:bCs/>
                <w:szCs w:val="18"/>
              </w:rPr>
              <w:t>120.1</w:t>
            </w:r>
          </w:p>
        </w:tc>
      </w:tr>
      <w:tr w:rsidR="000A5640" w:rsidRPr="00B4600B" w14:paraId="3D95FE24" w14:textId="77777777" w:rsidTr="00567B7D">
        <w:tc>
          <w:tcPr>
            <w:tcW w:w="4535" w:type="dxa"/>
            <w:tcBorders>
              <w:top w:val="nil"/>
            </w:tcBorders>
          </w:tcPr>
          <w:p w14:paraId="508E1F4C" w14:textId="77777777" w:rsidR="000A5640" w:rsidRPr="00B4600B" w:rsidRDefault="000A5640" w:rsidP="00567B7D">
            <w:pPr>
              <w:pStyle w:val="TAL"/>
            </w:pPr>
          </w:p>
        </w:tc>
        <w:tc>
          <w:tcPr>
            <w:tcW w:w="2267" w:type="dxa"/>
          </w:tcPr>
          <w:p w14:paraId="77538F6E" w14:textId="77777777" w:rsidR="000A5640" w:rsidRPr="00B4600B" w:rsidRDefault="000A5640" w:rsidP="00567B7D">
            <w:pPr>
              <w:pStyle w:val="TAL"/>
              <w:rPr>
                <w:rFonts w:cs="Arial"/>
                <w:kern w:val="2"/>
                <w:szCs w:val="18"/>
              </w:rPr>
            </w:pPr>
            <w:r w:rsidRPr="00B4600B">
              <w:rPr>
                <w:rFonts w:cs="Arial"/>
                <w:kern w:val="2"/>
                <w:szCs w:val="18"/>
                <w:lang w:eastAsia="ja-JP"/>
              </w:rPr>
              <w:t>ms0p5</w:t>
            </w:r>
          </w:p>
        </w:tc>
        <w:tc>
          <w:tcPr>
            <w:tcW w:w="1700" w:type="dxa"/>
          </w:tcPr>
          <w:p w14:paraId="5BB27395" w14:textId="77777777" w:rsidR="000A5640" w:rsidRPr="00B4600B" w:rsidRDefault="000A5640" w:rsidP="00567B7D">
            <w:pPr>
              <w:pStyle w:val="TAL"/>
            </w:pPr>
          </w:p>
        </w:tc>
        <w:tc>
          <w:tcPr>
            <w:tcW w:w="1245" w:type="dxa"/>
          </w:tcPr>
          <w:p w14:paraId="68090872" w14:textId="77777777" w:rsidR="000A5640" w:rsidRPr="00B4600B" w:rsidRDefault="000A5640" w:rsidP="00567B7D">
            <w:pPr>
              <w:pStyle w:val="TAL"/>
            </w:pPr>
            <w:r w:rsidRPr="00B4600B">
              <w:rPr>
                <w:bCs/>
                <w:szCs w:val="18"/>
              </w:rPr>
              <w:t>FR2.</w:t>
            </w:r>
            <w:r w:rsidRPr="00B4600B">
              <w:rPr>
                <w:rFonts w:eastAsia="MS Mincho"/>
                <w:bCs/>
                <w:szCs w:val="18"/>
              </w:rPr>
              <w:t>120.2</w:t>
            </w:r>
          </w:p>
        </w:tc>
      </w:tr>
      <w:tr w:rsidR="000A5640" w:rsidRPr="00B4600B" w14:paraId="01A79CA1" w14:textId="77777777" w:rsidTr="00567B7D">
        <w:tc>
          <w:tcPr>
            <w:tcW w:w="4535" w:type="dxa"/>
          </w:tcPr>
          <w:p w14:paraId="3E43872A" w14:textId="77777777" w:rsidR="000A5640" w:rsidRPr="00B4600B" w:rsidRDefault="000A5640" w:rsidP="00567B7D">
            <w:pPr>
              <w:pStyle w:val="TAL"/>
            </w:pPr>
            <w:r w:rsidRPr="00B4600B">
              <w:rPr>
                <w:rFonts w:cs="Arial"/>
                <w:kern w:val="2"/>
                <w:szCs w:val="18"/>
              </w:rPr>
              <w:t xml:space="preserve">    </w:t>
            </w:r>
            <w:proofErr w:type="spellStart"/>
            <w:r w:rsidRPr="00B4600B">
              <w:rPr>
                <w:rFonts w:cs="Arial"/>
                <w:kern w:val="2"/>
                <w:szCs w:val="18"/>
              </w:rPr>
              <w:t>nrofDownlinkSlots</w:t>
            </w:r>
            <w:proofErr w:type="spellEnd"/>
          </w:p>
        </w:tc>
        <w:tc>
          <w:tcPr>
            <w:tcW w:w="2267" w:type="dxa"/>
          </w:tcPr>
          <w:p w14:paraId="3FA5392A" w14:textId="77777777" w:rsidR="000A5640" w:rsidRPr="00B4600B" w:rsidRDefault="000A5640" w:rsidP="00567B7D">
            <w:pPr>
              <w:pStyle w:val="TAL"/>
            </w:pPr>
            <w:r w:rsidRPr="00B4600B">
              <w:rPr>
                <w:rFonts w:cs="Arial"/>
                <w:kern w:val="2"/>
                <w:szCs w:val="18"/>
              </w:rPr>
              <w:t>7</w:t>
            </w:r>
          </w:p>
        </w:tc>
        <w:tc>
          <w:tcPr>
            <w:tcW w:w="1700" w:type="dxa"/>
          </w:tcPr>
          <w:p w14:paraId="408ED11B" w14:textId="77777777" w:rsidR="000A5640" w:rsidRPr="00B4600B" w:rsidRDefault="000A5640" w:rsidP="00567B7D">
            <w:pPr>
              <w:pStyle w:val="TAL"/>
            </w:pPr>
          </w:p>
        </w:tc>
        <w:tc>
          <w:tcPr>
            <w:tcW w:w="1245" w:type="dxa"/>
          </w:tcPr>
          <w:p w14:paraId="41F8D246" w14:textId="77777777" w:rsidR="000A5640" w:rsidRPr="00B4600B" w:rsidRDefault="000A5640" w:rsidP="00567B7D">
            <w:pPr>
              <w:pStyle w:val="Default"/>
              <w:rPr>
                <w:sz w:val="18"/>
                <w:szCs w:val="18"/>
                <w:lang w:val="en-GB"/>
              </w:rPr>
            </w:pPr>
            <w:r w:rsidRPr="00B4600B">
              <w:rPr>
                <w:bCs/>
                <w:sz w:val="18"/>
                <w:szCs w:val="18"/>
                <w:lang w:val="en-GB"/>
              </w:rPr>
              <w:t xml:space="preserve">FR1.30-1 </w:t>
            </w:r>
          </w:p>
        </w:tc>
      </w:tr>
      <w:tr w:rsidR="000A5640" w:rsidRPr="00AA3126" w14:paraId="3CF2A7B0" w14:textId="77777777" w:rsidTr="00567B7D">
        <w:tc>
          <w:tcPr>
            <w:tcW w:w="4535" w:type="dxa"/>
            <w:tcBorders>
              <w:bottom w:val="nil"/>
            </w:tcBorders>
          </w:tcPr>
          <w:p w14:paraId="16306DC2" w14:textId="77777777" w:rsidR="000A5640" w:rsidRPr="00B4600B" w:rsidRDefault="000A5640" w:rsidP="00567B7D">
            <w:pPr>
              <w:pStyle w:val="TAL"/>
            </w:pPr>
          </w:p>
        </w:tc>
        <w:tc>
          <w:tcPr>
            <w:tcW w:w="2267" w:type="dxa"/>
          </w:tcPr>
          <w:p w14:paraId="5AEF77D4" w14:textId="77777777" w:rsidR="000A5640" w:rsidRPr="00B4600B" w:rsidRDefault="000A5640" w:rsidP="00567B7D">
            <w:pPr>
              <w:pStyle w:val="TAL"/>
            </w:pPr>
            <w:r w:rsidRPr="00B4600B">
              <w:rPr>
                <w:rFonts w:cs="Arial"/>
                <w:kern w:val="2"/>
                <w:szCs w:val="18"/>
                <w:lang w:eastAsia="ja-JP"/>
              </w:rPr>
              <w:t>3</w:t>
            </w:r>
          </w:p>
        </w:tc>
        <w:tc>
          <w:tcPr>
            <w:tcW w:w="1700" w:type="dxa"/>
          </w:tcPr>
          <w:p w14:paraId="2FD4E8E1" w14:textId="77777777" w:rsidR="000A5640" w:rsidRPr="00B4600B" w:rsidRDefault="000A5640" w:rsidP="00567B7D">
            <w:pPr>
              <w:pStyle w:val="TAL"/>
            </w:pPr>
          </w:p>
        </w:tc>
        <w:tc>
          <w:tcPr>
            <w:tcW w:w="1245" w:type="dxa"/>
          </w:tcPr>
          <w:p w14:paraId="15F6CE44" w14:textId="77777777" w:rsidR="000A5640" w:rsidRPr="000A5640" w:rsidRDefault="000A5640" w:rsidP="00567B7D">
            <w:pPr>
              <w:pStyle w:val="Default"/>
              <w:rPr>
                <w:sz w:val="18"/>
                <w:szCs w:val="18"/>
                <w:lang w:val="sv-SE"/>
              </w:rPr>
            </w:pPr>
            <w:r w:rsidRPr="000A5640">
              <w:rPr>
                <w:bCs/>
                <w:sz w:val="18"/>
                <w:szCs w:val="18"/>
                <w:lang w:val="sv-SE"/>
              </w:rPr>
              <w:t>FR1.15-1</w:t>
            </w:r>
          </w:p>
          <w:p w14:paraId="3853C7F7" w14:textId="77777777" w:rsidR="000A5640" w:rsidRPr="000A5640" w:rsidRDefault="000A5640" w:rsidP="00567B7D">
            <w:pPr>
              <w:pStyle w:val="TAL"/>
              <w:rPr>
                <w:bCs/>
                <w:szCs w:val="18"/>
                <w:lang w:val="sv-SE"/>
              </w:rPr>
            </w:pPr>
            <w:r w:rsidRPr="000A5640">
              <w:rPr>
                <w:bCs/>
                <w:szCs w:val="18"/>
                <w:lang w:val="sv-SE"/>
              </w:rPr>
              <w:t>FR1.30-2</w:t>
            </w:r>
          </w:p>
          <w:p w14:paraId="012B3097" w14:textId="77777777" w:rsidR="000A5640" w:rsidRPr="000A5640" w:rsidRDefault="000A5640" w:rsidP="00567B7D">
            <w:pPr>
              <w:pStyle w:val="TAL"/>
              <w:rPr>
                <w:bCs/>
                <w:szCs w:val="18"/>
                <w:lang w:val="sv-SE" w:eastAsia="ja-JP"/>
              </w:rPr>
            </w:pPr>
            <w:r w:rsidRPr="000A5640">
              <w:rPr>
                <w:bCs/>
                <w:szCs w:val="18"/>
                <w:lang w:val="sv-SE"/>
              </w:rPr>
              <w:t>FR1.30-3</w:t>
            </w:r>
          </w:p>
          <w:p w14:paraId="70F3CCDF" w14:textId="77777777" w:rsidR="000A5640" w:rsidRPr="000A5640" w:rsidRDefault="000A5640" w:rsidP="00567B7D">
            <w:pPr>
              <w:pStyle w:val="TAL"/>
              <w:rPr>
                <w:bCs/>
                <w:szCs w:val="18"/>
                <w:lang w:val="sv-SE" w:eastAsia="ja-JP"/>
              </w:rPr>
            </w:pPr>
            <w:r w:rsidRPr="000A5640">
              <w:rPr>
                <w:bCs/>
                <w:szCs w:val="18"/>
                <w:lang w:val="sv-SE"/>
              </w:rPr>
              <w:t>FR1.30-</w:t>
            </w:r>
            <w:r w:rsidRPr="000A5640">
              <w:rPr>
                <w:bCs/>
                <w:szCs w:val="18"/>
                <w:lang w:val="sv-SE" w:eastAsia="ja-JP"/>
              </w:rPr>
              <w:t>4</w:t>
            </w:r>
          </w:p>
          <w:p w14:paraId="540773CF" w14:textId="77777777" w:rsidR="000A5640" w:rsidRPr="000A5640" w:rsidRDefault="000A5640" w:rsidP="00567B7D">
            <w:pPr>
              <w:pStyle w:val="TAL"/>
              <w:rPr>
                <w:lang w:val="sv-SE"/>
              </w:rPr>
            </w:pPr>
            <w:r w:rsidRPr="000A5640">
              <w:rPr>
                <w:bCs/>
                <w:szCs w:val="18"/>
                <w:lang w:val="sv-SE"/>
              </w:rPr>
              <w:t>FR2.120.1</w:t>
            </w:r>
          </w:p>
        </w:tc>
      </w:tr>
      <w:tr w:rsidR="000A5640" w:rsidRPr="00B4600B" w14:paraId="1567E2A0" w14:textId="77777777" w:rsidTr="00567B7D">
        <w:tc>
          <w:tcPr>
            <w:tcW w:w="4535" w:type="dxa"/>
            <w:tcBorders>
              <w:top w:val="nil"/>
              <w:bottom w:val="nil"/>
            </w:tcBorders>
          </w:tcPr>
          <w:p w14:paraId="4417DC76" w14:textId="77777777" w:rsidR="000A5640" w:rsidRPr="000A5640" w:rsidRDefault="000A5640" w:rsidP="00567B7D">
            <w:pPr>
              <w:pStyle w:val="TAL"/>
              <w:rPr>
                <w:lang w:val="sv-SE"/>
              </w:rPr>
            </w:pPr>
          </w:p>
        </w:tc>
        <w:tc>
          <w:tcPr>
            <w:tcW w:w="2267" w:type="dxa"/>
          </w:tcPr>
          <w:p w14:paraId="62716651"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1</w:t>
            </w:r>
          </w:p>
        </w:tc>
        <w:tc>
          <w:tcPr>
            <w:tcW w:w="1700" w:type="dxa"/>
          </w:tcPr>
          <w:p w14:paraId="336F2E42" w14:textId="77777777" w:rsidR="000A5640" w:rsidRPr="00B4600B" w:rsidRDefault="000A5640" w:rsidP="00567B7D">
            <w:pPr>
              <w:pStyle w:val="TAL"/>
            </w:pPr>
          </w:p>
        </w:tc>
        <w:tc>
          <w:tcPr>
            <w:tcW w:w="1245" w:type="dxa"/>
          </w:tcPr>
          <w:p w14:paraId="4B4E64FB" w14:textId="77777777" w:rsidR="000A5640" w:rsidRPr="00B4600B" w:rsidRDefault="000A5640" w:rsidP="00567B7D">
            <w:pPr>
              <w:pStyle w:val="Default"/>
              <w:rPr>
                <w:bCs/>
                <w:sz w:val="18"/>
                <w:szCs w:val="18"/>
                <w:lang w:val="en-GB"/>
              </w:rPr>
            </w:pPr>
            <w:r w:rsidRPr="00B4600B">
              <w:rPr>
                <w:bCs/>
                <w:sz w:val="18"/>
                <w:szCs w:val="18"/>
                <w:lang w:val="en-GB"/>
              </w:rPr>
              <w:t>FR1.30-5</w:t>
            </w:r>
          </w:p>
          <w:p w14:paraId="1984C435" w14:textId="77777777" w:rsidR="000A5640" w:rsidRPr="00B4600B" w:rsidRDefault="000A5640" w:rsidP="00567B7D">
            <w:pPr>
              <w:pStyle w:val="Default"/>
              <w:rPr>
                <w:bCs/>
                <w:sz w:val="18"/>
                <w:szCs w:val="18"/>
                <w:lang w:val="en-GB"/>
              </w:rPr>
            </w:pPr>
            <w:r w:rsidRPr="00B4600B">
              <w:rPr>
                <w:bCs/>
                <w:sz w:val="18"/>
                <w:szCs w:val="18"/>
                <w:lang w:val="en-GB"/>
              </w:rPr>
              <w:t>FR1.30-6</w:t>
            </w:r>
          </w:p>
        </w:tc>
      </w:tr>
      <w:tr w:rsidR="000A5640" w:rsidRPr="00B4600B" w14:paraId="36EC16C4" w14:textId="77777777" w:rsidTr="00567B7D">
        <w:tc>
          <w:tcPr>
            <w:tcW w:w="4535" w:type="dxa"/>
            <w:tcBorders>
              <w:top w:val="nil"/>
            </w:tcBorders>
          </w:tcPr>
          <w:p w14:paraId="4D6DBE89" w14:textId="77777777" w:rsidR="000A5640" w:rsidRPr="00B4600B" w:rsidRDefault="000A5640" w:rsidP="00567B7D">
            <w:pPr>
              <w:pStyle w:val="TAL"/>
            </w:pPr>
          </w:p>
        </w:tc>
        <w:tc>
          <w:tcPr>
            <w:tcW w:w="2267" w:type="dxa"/>
          </w:tcPr>
          <w:p w14:paraId="06336045"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2</w:t>
            </w:r>
          </w:p>
        </w:tc>
        <w:tc>
          <w:tcPr>
            <w:tcW w:w="1700" w:type="dxa"/>
          </w:tcPr>
          <w:p w14:paraId="7C00EA04" w14:textId="77777777" w:rsidR="000A5640" w:rsidRPr="00B4600B" w:rsidRDefault="000A5640" w:rsidP="00567B7D">
            <w:pPr>
              <w:pStyle w:val="TAL"/>
            </w:pPr>
          </w:p>
        </w:tc>
        <w:tc>
          <w:tcPr>
            <w:tcW w:w="1245" w:type="dxa"/>
          </w:tcPr>
          <w:p w14:paraId="4A1E8913" w14:textId="77777777" w:rsidR="000A5640" w:rsidRPr="00B4600B" w:rsidRDefault="000A5640" w:rsidP="00567B7D">
            <w:pPr>
              <w:pStyle w:val="Default"/>
              <w:rPr>
                <w:bCs/>
                <w:sz w:val="18"/>
                <w:szCs w:val="18"/>
                <w:lang w:val="en-GB"/>
              </w:rPr>
            </w:pPr>
            <w:r w:rsidRPr="00B4600B">
              <w:rPr>
                <w:bCs/>
                <w:sz w:val="18"/>
                <w:szCs w:val="18"/>
                <w:lang w:val="en-GB"/>
              </w:rPr>
              <w:t>FR2.60-1</w:t>
            </w:r>
          </w:p>
          <w:p w14:paraId="107D6DDB" w14:textId="77777777" w:rsidR="000A5640" w:rsidRPr="00B4600B" w:rsidRDefault="000A5640" w:rsidP="00567B7D">
            <w:pPr>
              <w:pStyle w:val="Default"/>
              <w:rPr>
                <w:bCs/>
                <w:sz w:val="18"/>
                <w:szCs w:val="18"/>
                <w:lang w:val="en-GB"/>
              </w:rPr>
            </w:pPr>
            <w:r w:rsidRPr="00B4600B">
              <w:rPr>
                <w:bCs/>
                <w:sz w:val="18"/>
                <w:szCs w:val="18"/>
                <w:lang w:val="en-GB"/>
              </w:rPr>
              <w:t>FR2.120.2</w:t>
            </w:r>
          </w:p>
        </w:tc>
      </w:tr>
      <w:tr w:rsidR="000A5640" w:rsidRPr="00B4600B" w14:paraId="05197825" w14:textId="77777777" w:rsidTr="00567B7D">
        <w:tc>
          <w:tcPr>
            <w:tcW w:w="4535" w:type="dxa"/>
            <w:tcBorders>
              <w:bottom w:val="nil"/>
            </w:tcBorders>
          </w:tcPr>
          <w:p w14:paraId="1A323D7D" w14:textId="77777777" w:rsidR="000A5640" w:rsidRPr="00B4600B" w:rsidRDefault="000A5640" w:rsidP="00567B7D">
            <w:pPr>
              <w:pStyle w:val="TAL"/>
            </w:pPr>
            <w:r w:rsidRPr="00B4600B">
              <w:rPr>
                <w:rFonts w:cs="Arial"/>
                <w:kern w:val="2"/>
                <w:szCs w:val="18"/>
              </w:rPr>
              <w:t xml:space="preserve">    </w:t>
            </w:r>
            <w:proofErr w:type="spellStart"/>
            <w:r w:rsidRPr="00B4600B">
              <w:rPr>
                <w:rFonts w:cs="Arial"/>
                <w:kern w:val="2"/>
                <w:szCs w:val="18"/>
              </w:rPr>
              <w:t>nrofDownlinkSymbols</w:t>
            </w:r>
            <w:proofErr w:type="spellEnd"/>
          </w:p>
        </w:tc>
        <w:tc>
          <w:tcPr>
            <w:tcW w:w="2267" w:type="dxa"/>
          </w:tcPr>
          <w:p w14:paraId="146DA78D" w14:textId="77777777" w:rsidR="000A5640" w:rsidRPr="00B4600B" w:rsidRDefault="000A5640" w:rsidP="00567B7D">
            <w:pPr>
              <w:pStyle w:val="TAL"/>
            </w:pPr>
            <w:r w:rsidRPr="00B4600B">
              <w:rPr>
                <w:rFonts w:cs="Arial"/>
                <w:kern w:val="2"/>
                <w:szCs w:val="18"/>
              </w:rPr>
              <w:t>6</w:t>
            </w:r>
          </w:p>
        </w:tc>
        <w:tc>
          <w:tcPr>
            <w:tcW w:w="1700" w:type="dxa"/>
          </w:tcPr>
          <w:p w14:paraId="4DC1761B" w14:textId="77777777" w:rsidR="000A5640" w:rsidRPr="00B4600B" w:rsidRDefault="000A5640" w:rsidP="00567B7D">
            <w:pPr>
              <w:pStyle w:val="TAL"/>
            </w:pPr>
          </w:p>
        </w:tc>
        <w:tc>
          <w:tcPr>
            <w:tcW w:w="1245" w:type="dxa"/>
          </w:tcPr>
          <w:p w14:paraId="11DCD842" w14:textId="77777777" w:rsidR="000A5640" w:rsidRPr="00B4600B" w:rsidRDefault="000A5640" w:rsidP="00567B7D">
            <w:pPr>
              <w:pStyle w:val="TAL"/>
              <w:rPr>
                <w:bCs/>
                <w:szCs w:val="18"/>
              </w:rPr>
            </w:pPr>
            <w:r w:rsidRPr="00B4600B">
              <w:rPr>
                <w:bCs/>
                <w:szCs w:val="18"/>
              </w:rPr>
              <w:t>FR1.30-1</w:t>
            </w:r>
          </w:p>
          <w:p w14:paraId="60610569" w14:textId="77777777" w:rsidR="000A5640" w:rsidRPr="00B4600B" w:rsidRDefault="000A5640" w:rsidP="00567B7D">
            <w:pPr>
              <w:pStyle w:val="TAL"/>
            </w:pPr>
            <w:r w:rsidRPr="00B4600B">
              <w:rPr>
                <w:bCs/>
                <w:szCs w:val="18"/>
              </w:rPr>
              <w:t>FR1.30-</w:t>
            </w:r>
            <w:r w:rsidRPr="00B4600B">
              <w:rPr>
                <w:bCs/>
                <w:szCs w:val="18"/>
                <w:lang w:eastAsia="ja-JP"/>
              </w:rPr>
              <w:t>4</w:t>
            </w:r>
          </w:p>
        </w:tc>
      </w:tr>
      <w:tr w:rsidR="000A5640" w:rsidRPr="00AA3126" w14:paraId="5AB6FAF6" w14:textId="77777777" w:rsidTr="00567B7D">
        <w:tc>
          <w:tcPr>
            <w:tcW w:w="4535" w:type="dxa"/>
            <w:tcBorders>
              <w:top w:val="nil"/>
              <w:bottom w:val="nil"/>
            </w:tcBorders>
          </w:tcPr>
          <w:p w14:paraId="3D22E59B" w14:textId="77777777" w:rsidR="000A5640" w:rsidRPr="00B4600B" w:rsidRDefault="000A5640" w:rsidP="00567B7D">
            <w:pPr>
              <w:pStyle w:val="TAL"/>
            </w:pPr>
          </w:p>
        </w:tc>
        <w:tc>
          <w:tcPr>
            <w:tcW w:w="2267" w:type="dxa"/>
          </w:tcPr>
          <w:p w14:paraId="7ECF2DB1" w14:textId="77777777" w:rsidR="000A5640" w:rsidRPr="00B4600B" w:rsidDel="00952A6F" w:rsidRDefault="000A5640" w:rsidP="00567B7D">
            <w:pPr>
              <w:pStyle w:val="TAL"/>
              <w:rPr>
                <w:rFonts w:cs="Arial"/>
                <w:kern w:val="2"/>
                <w:szCs w:val="18"/>
                <w:lang w:eastAsia="ja-JP"/>
              </w:rPr>
            </w:pPr>
            <w:r w:rsidRPr="00B4600B">
              <w:rPr>
                <w:rFonts w:cs="Arial"/>
                <w:kern w:val="2"/>
                <w:szCs w:val="18"/>
                <w:lang w:eastAsia="ja-JP"/>
              </w:rPr>
              <w:t>10</w:t>
            </w:r>
          </w:p>
        </w:tc>
        <w:tc>
          <w:tcPr>
            <w:tcW w:w="1700" w:type="dxa"/>
          </w:tcPr>
          <w:p w14:paraId="6D18DCF4" w14:textId="77777777" w:rsidR="000A5640" w:rsidRPr="00B4600B" w:rsidRDefault="000A5640" w:rsidP="00567B7D">
            <w:pPr>
              <w:pStyle w:val="TAL"/>
            </w:pPr>
          </w:p>
        </w:tc>
        <w:tc>
          <w:tcPr>
            <w:tcW w:w="1245" w:type="dxa"/>
          </w:tcPr>
          <w:p w14:paraId="6DE16E01" w14:textId="77777777" w:rsidR="000A5640" w:rsidRPr="000A5640" w:rsidRDefault="000A5640" w:rsidP="00567B7D">
            <w:pPr>
              <w:pStyle w:val="TAL"/>
              <w:rPr>
                <w:bCs/>
                <w:szCs w:val="18"/>
                <w:lang w:val="sv-SE"/>
              </w:rPr>
            </w:pPr>
            <w:r w:rsidRPr="000A5640">
              <w:rPr>
                <w:bCs/>
                <w:szCs w:val="18"/>
                <w:lang w:val="sv-SE"/>
              </w:rPr>
              <w:t>FR1.15-1</w:t>
            </w:r>
          </w:p>
          <w:p w14:paraId="7C4615D2" w14:textId="77777777" w:rsidR="000A5640" w:rsidRPr="000A5640" w:rsidRDefault="000A5640" w:rsidP="00567B7D">
            <w:pPr>
              <w:pStyle w:val="TAL"/>
              <w:rPr>
                <w:bCs/>
                <w:szCs w:val="18"/>
                <w:lang w:val="sv-SE"/>
              </w:rPr>
            </w:pPr>
            <w:r w:rsidRPr="000A5640">
              <w:rPr>
                <w:bCs/>
                <w:szCs w:val="18"/>
                <w:lang w:val="sv-SE"/>
              </w:rPr>
              <w:t>FR1.30-2</w:t>
            </w:r>
          </w:p>
          <w:p w14:paraId="27C00410" w14:textId="77777777" w:rsidR="000A5640" w:rsidRPr="000A5640" w:rsidRDefault="000A5640" w:rsidP="00567B7D">
            <w:pPr>
              <w:pStyle w:val="TAL"/>
              <w:rPr>
                <w:bCs/>
                <w:szCs w:val="18"/>
                <w:lang w:val="sv-SE" w:eastAsia="ja-JP"/>
              </w:rPr>
            </w:pPr>
            <w:r w:rsidRPr="000A5640">
              <w:rPr>
                <w:bCs/>
                <w:szCs w:val="18"/>
                <w:lang w:val="sv-SE"/>
              </w:rPr>
              <w:t>FR1.30-3</w:t>
            </w:r>
          </w:p>
          <w:p w14:paraId="0C68AD83" w14:textId="77777777" w:rsidR="000A5640" w:rsidRPr="000A5640" w:rsidRDefault="000A5640" w:rsidP="00567B7D">
            <w:pPr>
              <w:pStyle w:val="TAL"/>
              <w:rPr>
                <w:bCs/>
                <w:szCs w:val="18"/>
                <w:lang w:val="sv-SE" w:eastAsia="ja-JP"/>
              </w:rPr>
            </w:pPr>
            <w:r w:rsidRPr="000A5640">
              <w:rPr>
                <w:bCs/>
                <w:szCs w:val="18"/>
                <w:lang w:val="sv-SE" w:eastAsia="ja-JP"/>
              </w:rPr>
              <w:t>FR1.30-6</w:t>
            </w:r>
          </w:p>
          <w:p w14:paraId="26D529F2" w14:textId="77777777" w:rsidR="000A5640" w:rsidRPr="000A5640" w:rsidRDefault="000A5640" w:rsidP="00567B7D">
            <w:pPr>
              <w:pStyle w:val="TAL"/>
              <w:rPr>
                <w:rFonts w:cs="Arial"/>
                <w:kern w:val="2"/>
                <w:szCs w:val="18"/>
                <w:lang w:val="sv-SE" w:eastAsia="ja-JP"/>
              </w:rPr>
            </w:pPr>
            <w:r w:rsidRPr="000A5640">
              <w:rPr>
                <w:bCs/>
                <w:szCs w:val="18"/>
                <w:lang w:val="sv-SE"/>
              </w:rPr>
              <w:t>FR2.120.1</w:t>
            </w:r>
          </w:p>
        </w:tc>
      </w:tr>
      <w:tr w:rsidR="000A5640" w:rsidRPr="00B4600B" w14:paraId="35720F69" w14:textId="77777777" w:rsidTr="00567B7D">
        <w:tc>
          <w:tcPr>
            <w:tcW w:w="4535" w:type="dxa"/>
            <w:tcBorders>
              <w:top w:val="nil"/>
              <w:bottom w:val="nil"/>
            </w:tcBorders>
          </w:tcPr>
          <w:p w14:paraId="38C6853C" w14:textId="77777777" w:rsidR="000A5640" w:rsidRPr="000A5640" w:rsidRDefault="000A5640" w:rsidP="00567B7D">
            <w:pPr>
              <w:pStyle w:val="TAL"/>
              <w:rPr>
                <w:rFonts w:cs="Arial"/>
                <w:kern w:val="2"/>
                <w:szCs w:val="18"/>
                <w:lang w:val="sv-SE"/>
              </w:rPr>
            </w:pPr>
          </w:p>
        </w:tc>
        <w:tc>
          <w:tcPr>
            <w:tcW w:w="2267" w:type="dxa"/>
          </w:tcPr>
          <w:p w14:paraId="32F22EC8" w14:textId="77777777" w:rsidR="000A5640" w:rsidRPr="00B4600B" w:rsidRDefault="000A5640" w:rsidP="00567B7D">
            <w:pPr>
              <w:pStyle w:val="TAL"/>
              <w:rPr>
                <w:rFonts w:cs="Arial"/>
                <w:kern w:val="2"/>
                <w:szCs w:val="18"/>
              </w:rPr>
            </w:pPr>
            <w:r w:rsidRPr="00B4600B">
              <w:rPr>
                <w:rFonts w:cs="Arial"/>
                <w:kern w:val="2"/>
                <w:szCs w:val="18"/>
                <w:lang w:eastAsia="ja-JP"/>
              </w:rPr>
              <w:t>12</w:t>
            </w:r>
          </w:p>
        </w:tc>
        <w:tc>
          <w:tcPr>
            <w:tcW w:w="1700" w:type="dxa"/>
          </w:tcPr>
          <w:p w14:paraId="0FF97C49" w14:textId="77777777" w:rsidR="000A5640" w:rsidRPr="00B4600B" w:rsidRDefault="000A5640" w:rsidP="00567B7D">
            <w:pPr>
              <w:pStyle w:val="TAL"/>
            </w:pPr>
          </w:p>
        </w:tc>
        <w:tc>
          <w:tcPr>
            <w:tcW w:w="1245" w:type="dxa"/>
          </w:tcPr>
          <w:p w14:paraId="7121B6E3" w14:textId="77777777" w:rsidR="000A5640" w:rsidRPr="00B4600B" w:rsidRDefault="000A5640" w:rsidP="00567B7D">
            <w:pPr>
              <w:pStyle w:val="TAL"/>
              <w:rPr>
                <w:bCs/>
                <w:szCs w:val="18"/>
              </w:rPr>
            </w:pPr>
            <w:r w:rsidRPr="00B4600B">
              <w:rPr>
                <w:bCs/>
                <w:szCs w:val="18"/>
                <w:lang w:eastAsia="ja-JP"/>
              </w:rPr>
              <w:t>FR1.30-5</w:t>
            </w:r>
          </w:p>
        </w:tc>
      </w:tr>
      <w:tr w:rsidR="000A5640" w:rsidRPr="00B4600B" w14:paraId="6E8A9977" w14:textId="77777777" w:rsidTr="00567B7D">
        <w:tc>
          <w:tcPr>
            <w:tcW w:w="4535" w:type="dxa"/>
            <w:tcBorders>
              <w:top w:val="nil"/>
            </w:tcBorders>
          </w:tcPr>
          <w:p w14:paraId="73C60D2D" w14:textId="77777777" w:rsidR="000A5640" w:rsidRPr="00B4600B" w:rsidRDefault="000A5640" w:rsidP="00567B7D">
            <w:pPr>
              <w:pStyle w:val="TAL"/>
              <w:rPr>
                <w:rFonts w:cs="Arial"/>
                <w:kern w:val="2"/>
                <w:szCs w:val="18"/>
              </w:rPr>
            </w:pPr>
          </w:p>
        </w:tc>
        <w:tc>
          <w:tcPr>
            <w:tcW w:w="2267" w:type="dxa"/>
          </w:tcPr>
          <w:p w14:paraId="0FF475FB" w14:textId="77777777" w:rsidR="000A5640" w:rsidRPr="00B4600B" w:rsidRDefault="000A5640" w:rsidP="00567B7D">
            <w:pPr>
              <w:pStyle w:val="TAL"/>
              <w:rPr>
                <w:rFonts w:cs="Arial"/>
                <w:kern w:val="2"/>
                <w:szCs w:val="18"/>
              </w:rPr>
            </w:pPr>
            <w:r w:rsidRPr="00B4600B">
              <w:rPr>
                <w:rFonts w:cs="Arial"/>
                <w:kern w:val="2"/>
                <w:szCs w:val="18"/>
                <w:lang w:eastAsia="ja-JP"/>
              </w:rPr>
              <w:t>11</w:t>
            </w:r>
          </w:p>
        </w:tc>
        <w:tc>
          <w:tcPr>
            <w:tcW w:w="1700" w:type="dxa"/>
          </w:tcPr>
          <w:p w14:paraId="305ED0C3" w14:textId="77777777" w:rsidR="000A5640" w:rsidRPr="00B4600B" w:rsidRDefault="000A5640" w:rsidP="00567B7D">
            <w:pPr>
              <w:pStyle w:val="TAL"/>
            </w:pPr>
          </w:p>
        </w:tc>
        <w:tc>
          <w:tcPr>
            <w:tcW w:w="1245" w:type="dxa"/>
          </w:tcPr>
          <w:p w14:paraId="407B939E" w14:textId="77777777" w:rsidR="000A5640" w:rsidRPr="00B4600B" w:rsidRDefault="000A5640" w:rsidP="00567B7D">
            <w:pPr>
              <w:pStyle w:val="TAL"/>
              <w:rPr>
                <w:bCs/>
                <w:szCs w:val="18"/>
                <w:lang w:eastAsia="ja-JP"/>
              </w:rPr>
            </w:pPr>
            <w:r w:rsidRPr="00B4600B">
              <w:rPr>
                <w:bCs/>
                <w:szCs w:val="18"/>
              </w:rPr>
              <w:t>FR2.60-1</w:t>
            </w:r>
          </w:p>
          <w:p w14:paraId="5FDAF8E0" w14:textId="77777777" w:rsidR="000A5640" w:rsidRPr="00B4600B" w:rsidRDefault="000A5640" w:rsidP="00567B7D">
            <w:pPr>
              <w:pStyle w:val="TAL"/>
              <w:rPr>
                <w:bCs/>
                <w:szCs w:val="18"/>
              </w:rPr>
            </w:pPr>
            <w:r w:rsidRPr="00B4600B">
              <w:rPr>
                <w:bCs/>
                <w:szCs w:val="18"/>
              </w:rPr>
              <w:t>FR2.120.2</w:t>
            </w:r>
          </w:p>
        </w:tc>
      </w:tr>
      <w:tr w:rsidR="000A5640" w:rsidRPr="00B4600B" w14:paraId="57D80C1F" w14:textId="77777777" w:rsidTr="00567B7D">
        <w:tc>
          <w:tcPr>
            <w:tcW w:w="4535" w:type="dxa"/>
            <w:tcBorders>
              <w:bottom w:val="nil"/>
            </w:tcBorders>
          </w:tcPr>
          <w:p w14:paraId="562E603E" w14:textId="77777777" w:rsidR="000A5640" w:rsidRPr="00B4600B" w:rsidRDefault="000A5640" w:rsidP="00567B7D">
            <w:pPr>
              <w:pStyle w:val="TAL"/>
            </w:pPr>
            <w:r w:rsidRPr="00B4600B">
              <w:rPr>
                <w:rFonts w:cs="Arial"/>
                <w:kern w:val="2"/>
                <w:szCs w:val="18"/>
              </w:rPr>
              <w:t xml:space="preserve">    </w:t>
            </w:r>
            <w:proofErr w:type="spellStart"/>
            <w:r w:rsidRPr="00B4600B">
              <w:rPr>
                <w:rFonts w:cs="Arial"/>
                <w:kern w:val="2"/>
                <w:szCs w:val="18"/>
              </w:rPr>
              <w:t>nrofUplinkSlots</w:t>
            </w:r>
            <w:proofErr w:type="spellEnd"/>
          </w:p>
        </w:tc>
        <w:tc>
          <w:tcPr>
            <w:tcW w:w="2267" w:type="dxa"/>
          </w:tcPr>
          <w:p w14:paraId="4C2F07A9" w14:textId="77777777" w:rsidR="000A5640" w:rsidRPr="00B4600B" w:rsidRDefault="000A5640" w:rsidP="00567B7D">
            <w:pPr>
              <w:pStyle w:val="TAL"/>
            </w:pPr>
            <w:r w:rsidRPr="00B4600B">
              <w:rPr>
                <w:rFonts w:cs="Arial"/>
                <w:kern w:val="2"/>
                <w:szCs w:val="18"/>
              </w:rPr>
              <w:t>2</w:t>
            </w:r>
          </w:p>
        </w:tc>
        <w:tc>
          <w:tcPr>
            <w:tcW w:w="1700" w:type="dxa"/>
          </w:tcPr>
          <w:p w14:paraId="4345AFC4" w14:textId="77777777" w:rsidR="000A5640" w:rsidRPr="00B4600B" w:rsidRDefault="000A5640" w:rsidP="00567B7D">
            <w:pPr>
              <w:pStyle w:val="TAL"/>
            </w:pPr>
          </w:p>
        </w:tc>
        <w:tc>
          <w:tcPr>
            <w:tcW w:w="1245" w:type="dxa"/>
          </w:tcPr>
          <w:p w14:paraId="6374D615" w14:textId="77777777" w:rsidR="000A5640" w:rsidRPr="00B4600B" w:rsidRDefault="000A5640" w:rsidP="00567B7D">
            <w:pPr>
              <w:pStyle w:val="TAL"/>
              <w:rPr>
                <w:bCs/>
                <w:szCs w:val="18"/>
              </w:rPr>
            </w:pPr>
            <w:r w:rsidRPr="00B4600B">
              <w:rPr>
                <w:bCs/>
                <w:szCs w:val="18"/>
              </w:rPr>
              <w:t>FR1.30-1</w:t>
            </w:r>
          </w:p>
          <w:p w14:paraId="1445C257" w14:textId="77777777" w:rsidR="000A5640" w:rsidRPr="00B4600B" w:rsidRDefault="000A5640" w:rsidP="00567B7D">
            <w:pPr>
              <w:pStyle w:val="TAL"/>
              <w:rPr>
                <w:bCs/>
                <w:szCs w:val="18"/>
                <w:lang w:eastAsia="ja-JP"/>
              </w:rPr>
            </w:pPr>
          </w:p>
          <w:p w14:paraId="533D4DDC" w14:textId="77777777" w:rsidR="000A5640" w:rsidRPr="00B4600B" w:rsidRDefault="000A5640" w:rsidP="00567B7D">
            <w:pPr>
              <w:pStyle w:val="TAL"/>
              <w:rPr>
                <w:bCs/>
                <w:szCs w:val="18"/>
                <w:lang w:eastAsia="ja-JP"/>
              </w:rPr>
            </w:pPr>
            <w:r w:rsidRPr="00B4600B">
              <w:rPr>
                <w:bCs/>
                <w:szCs w:val="18"/>
              </w:rPr>
              <w:t>FR1.30-4</w:t>
            </w:r>
          </w:p>
          <w:p w14:paraId="71E0CAFC" w14:textId="77777777" w:rsidR="000A5640" w:rsidRPr="00B4600B" w:rsidRDefault="000A5640" w:rsidP="00567B7D">
            <w:pPr>
              <w:pStyle w:val="TAL"/>
            </w:pPr>
            <w:r w:rsidRPr="00B4600B">
              <w:rPr>
                <w:bCs/>
                <w:szCs w:val="18"/>
              </w:rPr>
              <w:t>FR1.30-5</w:t>
            </w:r>
          </w:p>
        </w:tc>
      </w:tr>
      <w:tr w:rsidR="000A5640" w:rsidRPr="00B4600B" w14:paraId="7A77AB1D" w14:textId="77777777" w:rsidTr="00567B7D">
        <w:tc>
          <w:tcPr>
            <w:tcW w:w="4535" w:type="dxa"/>
            <w:tcBorders>
              <w:top w:val="nil"/>
              <w:bottom w:val="nil"/>
            </w:tcBorders>
          </w:tcPr>
          <w:p w14:paraId="1655F4BB" w14:textId="77777777" w:rsidR="000A5640" w:rsidRPr="00B4600B" w:rsidRDefault="000A5640" w:rsidP="00567B7D">
            <w:pPr>
              <w:pStyle w:val="TAL"/>
            </w:pPr>
          </w:p>
        </w:tc>
        <w:tc>
          <w:tcPr>
            <w:tcW w:w="2267" w:type="dxa"/>
          </w:tcPr>
          <w:p w14:paraId="7A9A59E2" w14:textId="77777777" w:rsidR="000A5640" w:rsidRPr="00B4600B" w:rsidRDefault="000A5640" w:rsidP="00567B7D">
            <w:pPr>
              <w:pStyle w:val="TAL"/>
            </w:pPr>
            <w:r w:rsidRPr="00B4600B">
              <w:rPr>
                <w:rFonts w:cs="Arial"/>
                <w:kern w:val="2"/>
                <w:szCs w:val="18"/>
                <w:lang w:eastAsia="ja-JP"/>
              </w:rPr>
              <w:t>1</w:t>
            </w:r>
          </w:p>
        </w:tc>
        <w:tc>
          <w:tcPr>
            <w:tcW w:w="1700" w:type="dxa"/>
          </w:tcPr>
          <w:p w14:paraId="0E773CE6" w14:textId="77777777" w:rsidR="000A5640" w:rsidRPr="00B4600B" w:rsidRDefault="000A5640" w:rsidP="00567B7D">
            <w:pPr>
              <w:pStyle w:val="TAL"/>
            </w:pPr>
          </w:p>
        </w:tc>
        <w:tc>
          <w:tcPr>
            <w:tcW w:w="1245" w:type="dxa"/>
          </w:tcPr>
          <w:p w14:paraId="0F67F888" w14:textId="77777777" w:rsidR="000A5640" w:rsidRPr="000A5640" w:rsidRDefault="000A5640" w:rsidP="00567B7D">
            <w:pPr>
              <w:pStyle w:val="TAL"/>
              <w:rPr>
                <w:bCs/>
                <w:szCs w:val="18"/>
                <w:lang w:val="sv-SE"/>
              </w:rPr>
            </w:pPr>
            <w:r w:rsidRPr="000A5640">
              <w:rPr>
                <w:bCs/>
                <w:szCs w:val="18"/>
                <w:lang w:val="sv-SE"/>
              </w:rPr>
              <w:t>FR1.15-1</w:t>
            </w:r>
          </w:p>
          <w:p w14:paraId="22B63CFE" w14:textId="77777777" w:rsidR="000A5640" w:rsidRPr="000A5640" w:rsidRDefault="000A5640" w:rsidP="00567B7D">
            <w:pPr>
              <w:pStyle w:val="TAL"/>
              <w:rPr>
                <w:bCs/>
                <w:szCs w:val="18"/>
                <w:lang w:val="sv-SE"/>
              </w:rPr>
            </w:pPr>
            <w:r w:rsidRPr="000A5640">
              <w:rPr>
                <w:bCs/>
                <w:szCs w:val="18"/>
                <w:lang w:val="sv-SE"/>
              </w:rPr>
              <w:t>FR1.30-2</w:t>
            </w:r>
          </w:p>
          <w:p w14:paraId="444EAFF8" w14:textId="77777777" w:rsidR="000A5640" w:rsidRPr="000A5640" w:rsidRDefault="000A5640" w:rsidP="00567B7D">
            <w:pPr>
              <w:pStyle w:val="TAL"/>
              <w:rPr>
                <w:bCs/>
                <w:szCs w:val="18"/>
                <w:lang w:val="sv-SE" w:eastAsia="ja-JP"/>
              </w:rPr>
            </w:pPr>
            <w:r w:rsidRPr="000A5640">
              <w:rPr>
                <w:bCs/>
                <w:szCs w:val="18"/>
                <w:lang w:val="sv-SE"/>
              </w:rPr>
              <w:t>FR1.30-3</w:t>
            </w:r>
          </w:p>
          <w:p w14:paraId="19C192D0" w14:textId="77777777" w:rsidR="000A5640" w:rsidRPr="000A5640" w:rsidRDefault="000A5640" w:rsidP="00567B7D">
            <w:pPr>
              <w:pStyle w:val="TAL"/>
              <w:rPr>
                <w:bCs/>
                <w:szCs w:val="18"/>
                <w:lang w:val="sv-SE" w:eastAsia="ja-JP"/>
              </w:rPr>
            </w:pPr>
            <w:r w:rsidRPr="000A5640">
              <w:rPr>
                <w:bCs/>
                <w:szCs w:val="18"/>
                <w:lang w:val="sv-SE"/>
              </w:rPr>
              <w:t>FR2.60-1</w:t>
            </w:r>
          </w:p>
          <w:p w14:paraId="322A079C" w14:textId="77777777" w:rsidR="000A5640" w:rsidRPr="000A5640" w:rsidRDefault="000A5640" w:rsidP="00567B7D">
            <w:pPr>
              <w:pStyle w:val="TAL"/>
              <w:rPr>
                <w:bCs/>
                <w:szCs w:val="18"/>
                <w:lang w:val="sv-SE" w:eastAsia="ja-JP"/>
              </w:rPr>
            </w:pPr>
            <w:r w:rsidRPr="000A5640">
              <w:rPr>
                <w:bCs/>
                <w:szCs w:val="18"/>
                <w:lang w:val="sv-SE"/>
              </w:rPr>
              <w:t>FR2.120.1</w:t>
            </w:r>
          </w:p>
          <w:p w14:paraId="1172C18B" w14:textId="77777777" w:rsidR="000A5640" w:rsidRPr="00B4600B" w:rsidRDefault="000A5640" w:rsidP="00567B7D">
            <w:pPr>
              <w:pStyle w:val="TAL"/>
              <w:rPr>
                <w:bCs/>
                <w:szCs w:val="18"/>
              </w:rPr>
            </w:pPr>
            <w:r w:rsidRPr="00B4600B">
              <w:rPr>
                <w:bCs/>
                <w:szCs w:val="18"/>
              </w:rPr>
              <w:t>FR2.120.2</w:t>
            </w:r>
          </w:p>
        </w:tc>
      </w:tr>
      <w:tr w:rsidR="000A5640" w:rsidRPr="00B4600B" w14:paraId="2645F9DB" w14:textId="77777777" w:rsidTr="00567B7D">
        <w:tc>
          <w:tcPr>
            <w:tcW w:w="4535" w:type="dxa"/>
            <w:tcBorders>
              <w:top w:val="nil"/>
            </w:tcBorders>
          </w:tcPr>
          <w:p w14:paraId="5BEC6B86" w14:textId="77777777" w:rsidR="000A5640" w:rsidRPr="00B4600B" w:rsidRDefault="000A5640" w:rsidP="00567B7D">
            <w:pPr>
              <w:pStyle w:val="TAL"/>
            </w:pPr>
          </w:p>
        </w:tc>
        <w:tc>
          <w:tcPr>
            <w:tcW w:w="2267" w:type="dxa"/>
          </w:tcPr>
          <w:p w14:paraId="17E5D46A"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0</w:t>
            </w:r>
          </w:p>
        </w:tc>
        <w:tc>
          <w:tcPr>
            <w:tcW w:w="1700" w:type="dxa"/>
          </w:tcPr>
          <w:p w14:paraId="6712AD17" w14:textId="77777777" w:rsidR="000A5640" w:rsidRPr="00B4600B" w:rsidRDefault="000A5640" w:rsidP="00567B7D">
            <w:pPr>
              <w:pStyle w:val="TAL"/>
            </w:pPr>
          </w:p>
        </w:tc>
        <w:tc>
          <w:tcPr>
            <w:tcW w:w="1245" w:type="dxa"/>
          </w:tcPr>
          <w:p w14:paraId="5287293D" w14:textId="77777777" w:rsidR="000A5640" w:rsidRPr="00B4600B" w:rsidRDefault="000A5640" w:rsidP="00567B7D">
            <w:pPr>
              <w:pStyle w:val="TAL"/>
              <w:rPr>
                <w:bCs/>
                <w:szCs w:val="18"/>
              </w:rPr>
            </w:pPr>
            <w:r w:rsidRPr="00B4600B">
              <w:rPr>
                <w:bCs/>
                <w:szCs w:val="18"/>
                <w:lang w:eastAsia="ja-JP"/>
              </w:rPr>
              <w:t>FR1.30-6</w:t>
            </w:r>
          </w:p>
        </w:tc>
      </w:tr>
      <w:tr w:rsidR="000A5640" w:rsidRPr="00B4600B" w14:paraId="69344FC3" w14:textId="77777777" w:rsidTr="00567B7D">
        <w:tc>
          <w:tcPr>
            <w:tcW w:w="4535" w:type="dxa"/>
            <w:tcBorders>
              <w:bottom w:val="nil"/>
            </w:tcBorders>
          </w:tcPr>
          <w:p w14:paraId="658F013A" w14:textId="77777777" w:rsidR="000A5640" w:rsidRPr="00B4600B" w:rsidRDefault="000A5640" w:rsidP="00567B7D">
            <w:pPr>
              <w:pStyle w:val="TAL"/>
            </w:pPr>
            <w:r w:rsidRPr="00B4600B">
              <w:rPr>
                <w:rFonts w:cs="Arial"/>
                <w:kern w:val="2"/>
                <w:szCs w:val="18"/>
              </w:rPr>
              <w:t xml:space="preserve">    </w:t>
            </w:r>
            <w:proofErr w:type="spellStart"/>
            <w:r w:rsidRPr="00B4600B">
              <w:rPr>
                <w:rFonts w:cs="Arial"/>
                <w:kern w:val="2"/>
                <w:szCs w:val="18"/>
              </w:rPr>
              <w:t>nrofUplinkSymbols</w:t>
            </w:r>
            <w:proofErr w:type="spellEnd"/>
          </w:p>
        </w:tc>
        <w:tc>
          <w:tcPr>
            <w:tcW w:w="2267" w:type="dxa"/>
          </w:tcPr>
          <w:p w14:paraId="3A2EF087" w14:textId="77777777" w:rsidR="000A5640" w:rsidRPr="00B4600B" w:rsidRDefault="000A5640" w:rsidP="00567B7D">
            <w:pPr>
              <w:pStyle w:val="TAL"/>
            </w:pPr>
            <w:r w:rsidRPr="00B4600B">
              <w:rPr>
                <w:rFonts w:cs="Arial"/>
                <w:kern w:val="2"/>
                <w:szCs w:val="18"/>
              </w:rPr>
              <w:t>4</w:t>
            </w:r>
          </w:p>
        </w:tc>
        <w:tc>
          <w:tcPr>
            <w:tcW w:w="1700" w:type="dxa"/>
          </w:tcPr>
          <w:p w14:paraId="35CE3872" w14:textId="77777777" w:rsidR="000A5640" w:rsidRPr="00B4600B" w:rsidRDefault="000A5640" w:rsidP="00567B7D">
            <w:pPr>
              <w:pStyle w:val="TAL"/>
            </w:pPr>
          </w:p>
        </w:tc>
        <w:tc>
          <w:tcPr>
            <w:tcW w:w="1245" w:type="dxa"/>
          </w:tcPr>
          <w:p w14:paraId="4358393E" w14:textId="77777777" w:rsidR="000A5640" w:rsidRPr="00B4600B" w:rsidRDefault="000A5640" w:rsidP="00567B7D">
            <w:pPr>
              <w:pStyle w:val="TAL"/>
              <w:rPr>
                <w:bCs/>
                <w:szCs w:val="18"/>
              </w:rPr>
            </w:pPr>
            <w:r w:rsidRPr="00B4600B">
              <w:rPr>
                <w:bCs/>
                <w:szCs w:val="18"/>
              </w:rPr>
              <w:t>FR1.30-1</w:t>
            </w:r>
          </w:p>
          <w:p w14:paraId="2A98D278" w14:textId="77777777" w:rsidR="000A5640" w:rsidRPr="00B4600B" w:rsidRDefault="000A5640" w:rsidP="00567B7D">
            <w:pPr>
              <w:pStyle w:val="TAL"/>
              <w:rPr>
                <w:bCs/>
                <w:szCs w:val="18"/>
                <w:lang w:eastAsia="ja-JP"/>
              </w:rPr>
            </w:pPr>
          </w:p>
          <w:p w14:paraId="43CF225B" w14:textId="77777777" w:rsidR="000A5640" w:rsidRPr="00B4600B" w:rsidRDefault="000A5640" w:rsidP="00567B7D">
            <w:pPr>
              <w:pStyle w:val="TAL"/>
              <w:rPr>
                <w:bCs/>
                <w:szCs w:val="18"/>
                <w:lang w:eastAsia="ja-JP"/>
              </w:rPr>
            </w:pPr>
            <w:r w:rsidRPr="00B4600B">
              <w:rPr>
                <w:bCs/>
                <w:szCs w:val="18"/>
              </w:rPr>
              <w:t>FR1.30-4</w:t>
            </w:r>
          </w:p>
          <w:p w14:paraId="7C65D1F3" w14:textId="77777777" w:rsidR="000A5640" w:rsidRPr="00B4600B" w:rsidRDefault="000A5640" w:rsidP="00567B7D">
            <w:pPr>
              <w:pStyle w:val="TAL"/>
            </w:pPr>
            <w:r w:rsidRPr="00B4600B">
              <w:rPr>
                <w:bCs/>
                <w:szCs w:val="18"/>
              </w:rPr>
              <w:t>FR1.30-5</w:t>
            </w:r>
          </w:p>
        </w:tc>
      </w:tr>
      <w:tr w:rsidR="000A5640" w:rsidRPr="00B4600B" w14:paraId="5F6BBC6A" w14:textId="77777777" w:rsidTr="00567B7D">
        <w:tc>
          <w:tcPr>
            <w:tcW w:w="4535" w:type="dxa"/>
            <w:tcBorders>
              <w:top w:val="nil"/>
              <w:bottom w:val="nil"/>
            </w:tcBorders>
          </w:tcPr>
          <w:p w14:paraId="16E4C8AE" w14:textId="77777777" w:rsidR="000A5640" w:rsidRPr="00B4600B" w:rsidRDefault="000A5640" w:rsidP="00567B7D">
            <w:pPr>
              <w:pStyle w:val="TAL"/>
              <w:rPr>
                <w:rFonts w:cs="Arial"/>
                <w:kern w:val="2"/>
                <w:szCs w:val="18"/>
              </w:rPr>
            </w:pPr>
          </w:p>
        </w:tc>
        <w:tc>
          <w:tcPr>
            <w:tcW w:w="2267" w:type="dxa"/>
          </w:tcPr>
          <w:p w14:paraId="61F370B5" w14:textId="77777777" w:rsidR="000A5640" w:rsidRPr="00B4600B" w:rsidRDefault="000A5640" w:rsidP="00567B7D">
            <w:pPr>
              <w:pStyle w:val="TAL"/>
              <w:rPr>
                <w:rFonts w:cs="Arial"/>
                <w:kern w:val="2"/>
                <w:szCs w:val="18"/>
              </w:rPr>
            </w:pPr>
            <w:r w:rsidRPr="00B4600B">
              <w:rPr>
                <w:rFonts w:cs="Arial"/>
                <w:kern w:val="2"/>
                <w:szCs w:val="18"/>
                <w:lang w:eastAsia="ja-JP"/>
              </w:rPr>
              <w:t>0</w:t>
            </w:r>
          </w:p>
        </w:tc>
        <w:tc>
          <w:tcPr>
            <w:tcW w:w="1700" w:type="dxa"/>
          </w:tcPr>
          <w:p w14:paraId="5337C41E" w14:textId="77777777" w:rsidR="000A5640" w:rsidRPr="00B4600B" w:rsidRDefault="000A5640" w:rsidP="00567B7D">
            <w:pPr>
              <w:pStyle w:val="TAL"/>
            </w:pPr>
          </w:p>
        </w:tc>
        <w:tc>
          <w:tcPr>
            <w:tcW w:w="1245" w:type="dxa"/>
          </w:tcPr>
          <w:p w14:paraId="1D6B901D" w14:textId="77777777" w:rsidR="000A5640" w:rsidRPr="00B4600B" w:rsidRDefault="000A5640" w:rsidP="00567B7D">
            <w:pPr>
              <w:pStyle w:val="TAL"/>
              <w:rPr>
                <w:bCs/>
                <w:szCs w:val="18"/>
                <w:lang w:eastAsia="ja-JP"/>
              </w:rPr>
            </w:pPr>
            <w:r w:rsidRPr="00B4600B">
              <w:rPr>
                <w:bCs/>
                <w:szCs w:val="18"/>
                <w:lang w:eastAsia="ja-JP"/>
              </w:rPr>
              <w:t>FR1.30-6</w:t>
            </w:r>
          </w:p>
          <w:p w14:paraId="42845A83" w14:textId="77777777" w:rsidR="000A5640" w:rsidRPr="00B4600B" w:rsidRDefault="000A5640" w:rsidP="00567B7D">
            <w:pPr>
              <w:pStyle w:val="TAL"/>
              <w:rPr>
                <w:bCs/>
                <w:szCs w:val="18"/>
                <w:lang w:eastAsia="ja-JP"/>
              </w:rPr>
            </w:pPr>
            <w:r w:rsidRPr="00B4600B">
              <w:rPr>
                <w:bCs/>
                <w:szCs w:val="18"/>
              </w:rPr>
              <w:t>FR2.60-1</w:t>
            </w:r>
          </w:p>
          <w:p w14:paraId="6A913359" w14:textId="77777777" w:rsidR="000A5640" w:rsidRPr="00B4600B" w:rsidRDefault="000A5640" w:rsidP="00567B7D">
            <w:pPr>
              <w:pStyle w:val="TAL"/>
              <w:rPr>
                <w:bCs/>
                <w:szCs w:val="18"/>
              </w:rPr>
            </w:pPr>
            <w:r w:rsidRPr="00B4600B">
              <w:rPr>
                <w:bCs/>
                <w:szCs w:val="18"/>
              </w:rPr>
              <w:t>FR2.120.2</w:t>
            </w:r>
          </w:p>
        </w:tc>
      </w:tr>
      <w:tr w:rsidR="000A5640" w:rsidRPr="00B4600B" w14:paraId="230406A0" w14:textId="77777777" w:rsidTr="00567B7D">
        <w:tc>
          <w:tcPr>
            <w:tcW w:w="4535" w:type="dxa"/>
            <w:tcBorders>
              <w:top w:val="nil"/>
            </w:tcBorders>
          </w:tcPr>
          <w:p w14:paraId="43281B9B" w14:textId="77777777" w:rsidR="000A5640" w:rsidRPr="00B4600B" w:rsidRDefault="000A5640" w:rsidP="00567B7D">
            <w:pPr>
              <w:pStyle w:val="TAL"/>
            </w:pPr>
          </w:p>
        </w:tc>
        <w:tc>
          <w:tcPr>
            <w:tcW w:w="2267" w:type="dxa"/>
          </w:tcPr>
          <w:p w14:paraId="74B7CEC4" w14:textId="77777777" w:rsidR="000A5640" w:rsidRPr="00B4600B" w:rsidRDefault="000A5640" w:rsidP="00567B7D">
            <w:pPr>
              <w:pStyle w:val="TAL"/>
            </w:pPr>
            <w:r w:rsidRPr="00B4600B">
              <w:rPr>
                <w:rFonts w:cs="Arial"/>
                <w:kern w:val="2"/>
                <w:szCs w:val="18"/>
                <w:lang w:eastAsia="ja-JP"/>
              </w:rPr>
              <w:t>2</w:t>
            </w:r>
          </w:p>
        </w:tc>
        <w:tc>
          <w:tcPr>
            <w:tcW w:w="1700" w:type="dxa"/>
          </w:tcPr>
          <w:p w14:paraId="4A841DA7" w14:textId="77777777" w:rsidR="000A5640" w:rsidRPr="00B4600B" w:rsidRDefault="000A5640" w:rsidP="00567B7D">
            <w:pPr>
              <w:pStyle w:val="TAL"/>
            </w:pPr>
          </w:p>
        </w:tc>
        <w:tc>
          <w:tcPr>
            <w:tcW w:w="1245" w:type="dxa"/>
          </w:tcPr>
          <w:p w14:paraId="49727199" w14:textId="77777777" w:rsidR="000A5640" w:rsidRPr="000A5640" w:rsidRDefault="000A5640" w:rsidP="00567B7D">
            <w:pPr>
              <w:pStyle w:val="TAL"/>
              <w:rPr>
                <w:bCs/>
                <w:szCs w:val="18"/>
                <w:lang w:val="sv-SE"/>
              </w:rPr>
            </w:pPr>
            <w:r w:rsidRPr="000A5640">
              <w:rPr>
                <w:bCs/>
                <w:szCs w:val="18"/>
                <w:lang w:val="sv-SE"/>
              </w:rPr>
              <w:t>FR1.15-1</w:t>
            </w:r>
          </w:p>
          <w:p w14:paraId="467CE3EE" w14:textId="77777777" w:rsidR="000A5640" w:rsidRPr="000A5640" w:rsidRDefault="000A5640" w:rsidP="00567B7D">
            <w:pPr>
              <w:pStyle w:val="TAL"/>
              <w:rPr>
                <w:bCs/>
                <w:szCs w:val="18"/>
                <w:lang w:val="sv-SE"/>
              </w:rPr>
            </w:pPr>
            <w:r w:rsidRPr="000A5640">
              <w:rPr>
                <w:bCs/>
                <w:szCs w:val="18"/>
                <w:lang w:val="sv-SE"/>
              </w:rPr>
              <w:t>FR1.30-2</w:t>
            </w:r>
          </w:p>
          <w:p w14:paraId="40410A23" w14:textId="77777777" w:rsidR="000A5640" w:rsidRPr="000A5640" w:rsidRDefault="000A5640" w:rsidP="00567B7D">
            <w:pPr>
              <w:pStyle w:val="TAL"/>
              <w:rPr>
                <w:bCs/>
                <w:szCs w:val="18"/>
                <w:lang w:val="sv-SE" w:eastAsia="ja-JP"/>
              </w:rPr>
            </w:pPr>
            <w:r w:rsidRPr="000A5640">
              <w:rPr>
                <w:bCs/>
                <w:szCs w:val="18"/>
                <w:lang w:val="sv-SE"/>
              </w:rPr>
              <w:t>FR1.30-3</w:t>
            </w:r>
          </w:p>
          <w:p w14:paraId="1A2EB10A" w14:textId="77777777" w:rsidR="000A5640" w:rsidRPr="000A5640" w:rsidRDefault="000A5640" w:rsidP="00567B7D">
            <w:pPr>
              <w:pStyle w:val="TAL"/>
              <w:rPr>
                <w:bCs/>
                <w:szCs w:val="18"/>
                <w:lang w:val="sv-SE" w:eastAsia="ja-JP"/>
              </w:rPr>
            </w:pPr>
            <w:r w:rsidRPr="000A5640">
              <w:rPr>
                <w:bCs/>
                <w:szCs w:val="18"/>
                <w:lang w:val="sv-SE"/>
              </w:rPr>
              <w:t>FR2.60-1</w:t>
            </w:r>
          </w:p>
          <w:p w14:paraId="0C4A9BB0" w14:textId="77777777" w:rsidR="000A5640" w:rsidRPr="000A5640" w:rsidRDefault="000A5640" w:rsidP="00567B7D">
            <w:pPr>
              <w:pStyle w:val="TAL"/>
              <w:rPr>
                <w:bCs/>
                <w:szCs w:val="18"/>
                <w:lang w:val="sv-SE" w:eastAsia="ja-JP"/>
              </w:rPr>
            </w:pPr>
            <w:r w:rsidRPr="000A5640">
              <w:rPr>
                <w:bCs/>
                <w:szCs w:val="18"/>
                <w:lang w:val="sv-SE"/>
              </w:rPr>
              <w:t>FR2.120.1</w:t>
            </w:r>
          </w:p>
          <w:p w14:paraId="25435441" w14:textId="77777777" w:rsidR="000A5640" w:rsidRPr="00B4600B" w:rsidRDefault="000A5640" w:rsidP="00567B7D">
            <w:pPr>
              <w:pStyle w:val="TAL"/>
              <w:rPr>
                <w:bCs/>
                <w:szCs w:val="18"/>
              </w:rPr>
            </w:pPr>
            <w:r w:rsidRPr="00B4600B">
              <w:rPr>
                <w:bCs/>
                <w:szCs w:val="18"/>
              </w:rPr>
              <w:t>FR2.120.2</w:t>
            </w:r>
          </w:p>
        </w:tc>
      </w:tr>
      <w:tr w:rsidR="000A5640" w:rsidRPr="00B4600B" w14:paraId="3864514C" w14:textId="77777777" w:rsidTr="00567B7D">
        <w:tc>
          <w:tcPr>
            <w:tcW w:w="4535" w:type="dxa"/>
          </w:tcPr>
          <w:p w14:paraId="6C7EE6C3" w14:textId="77777777" w:rsidR="000A5640" w:rsidRPr="00B4600B" w:rsidRDefault="000A5640" w:rsidP="00567B7D">
            <w:pPr>
              <w:pStyle w:val="TAL"/>
            </w:pPr>
            <w:r w:rsidRPr="00B4600B">
              <w:rPr>
                <w:rFonts w:cs="Arial"/>
                <w:kern w:val="2"/>
                <w:szCs w:val="18"/>
              </w:rPr>
              <w:t xml:space="preserve">  }</w:t>
            </w:r>
          </w:p>
        </w:tc>
        <w:tc>
          <w:tcPr>
            <w:tcW w:w="2267" w:type="dxa"/>
          </w:tcPr>
          <w:p w14:paraId="5B67C159" w14:textId="77777777" w:rsidR="000A5640" w:rsidRPr="00B4600B" w:rsidRDefault="000A5640" w:rsidP="00567B7D">
            <w:pPr>
              <w:pStyle w:val="TAL"/>
              <w:rPr>
                <w:rFonts w:cs="Arial"/>
                <w:kern w:val="2"/>
                <w:szCs w:val="18"/>
                <w:lang w:eastAsia="ja-JP"/>
              </w:rPr>
            </w:pPr>
          </w:p>
        </w:tc>
        <w:tc>
          <w:tcPr>
            <w:tcW w:w="1700" w:type="dxa"/>
          </w:tcPr>
          <w:p w14:paraId="36714C93" w14:textId="77777777" w:rsidR="000A5640" w:rsidRPr="00B4600B" w:rsidRDefault="000A5640" w:rsidP="00567B7D">
            <w:pPr>
              <w:pStyle w:val="TAL"/>
            </w:pPr>
          </w:p>
        </w:tc>
        <w:tc>
          <w:tcPr>
            <w:tcW w:w="1245" w:type="dxa"/>
          </w:tcPr>
          <w:p w14:paraId="339363B1" w14:textId="77777777" w:rsidR="000A5640" w:rsidRPr="00B4600B" w:rsidRDefault="000A5640" w:rsidP="00567B7D">
            <w:pPr>
              <w:pStyle w:val="TAL"/>
              <w:rPr>
                <w:rFonts w:cs="Arial"/>
                <w:kern w:val="2"/>
                <w:szCs w:val="18"/>
                <w:lang w:eastAsia="ja-JP"/>
              </w:rPr>
            </w:pPr>
          </w:p>
        </w:tc>
      </w:tr>
      <w:tr w:rsidR="000A5640" w:rsidRPr="00B4600B" w14:paraId="6B704A89" w14:textId="77777777" w:rsidTr="00567B7D">
        <w:tc>
          <w:tcPr>
            <w:tcW w:w="4535" w:type="dxa"/>
          </w:tcPr>
          <w:p w14:paraId="7B8F9BD6" w14:textId="77777777" w:rsidR="000A5640" w:rsidRPr="00B4600B" w:rsidRDefault="000A5640" w:rsidP="00567B7D">
            <w:pPr>
              <w:pStyle w:val="TAL"/>
            </w:pPr>
            <w:r w:rsidRPr="00B4600B">
              <w:rPr>
                <w:rFonts w:cs="Arial"/>
                <w:kern w:val="2"/>
                <w:szCs w:val="18"/>
              </w:rPr>
              <w:t xml:space="preserve">  pattern2</w:t>
            </w:r>
          </w:p>
        </w:tc>
        <w:tc>
          <w:tcPr>
            <w:tcW w:w="2267" w:type="dxa"/>
          </w:tcPr>
          <w:p w14:paraId="4F5A48AB"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Not present</w:t>
            </w:r>
          </w:p>
        </w:tc>
        <w:tc>
          <w:tcPr>
            <w:tcW w:w="1700" w:type="dxa"/>
          </w:tcPr>
          <w:p w14:paraId="55A29F90" w14:textId="77777777" w:rsidR="000A5640" w:rsidRPr="00B4600B" w:rsidRDefault="000A5640" w:rsidP="00567B7D">
            <w:pPr>
              <w:pStyle w:val="TAL"/>
            </w:pPr>
          </w:p>
        </w:tc>
        <w:tc>
          <w:tcPr>
            <w:tcW w:w="1245" w:type="dxa"/>
          </w:tcPr>
          <w:p w14:paraId="5AD0302D" w14:textId="77777777" w:rsidR="000A5640" w:rsidRPr="000A5640" w:rsidRDefault="000A5640" w:rsidP="00567B7D">
            <w:pPr>
              <w:pStyle w:val="TAL"/>
              <w:rPr>
                <w:rFonts w:cs="Arial"/>
                <w:kern w:val="2"/>
                <w:szCs w:val="18"/>
                <w:lang w:val="sv-SE" w:eastAsia="ja-JP"/>
              </w:rPr>
            </w:pPr>
            <w:r w:rsidRPr="000A5640">
              <w:rPr>
                <w:rFonts w:cs="Arial"/>
                <w:kern w:val="2"/>
                <w:szCs w:val="18"/>
                <w:lang w:val="sv-SE" w:eastAsia="ja-JP"/>
              </w:rPr>
              <w:t>FR1.15-1,</w:t>
            </w:r>
          </w:p>
          <w:p w14:paraId="7FD51884" w14:textId="77777777" w:rsidR="000A5640" w:rsidRPr="000A5640" w:rsidRDefault="000A5640" w:rsidP="00567B7D">
            <w:pPr>
              <w:pStyle w:val="TAL"/>
              <w:rPr>
                <w:lang w:val="sv-SE"/>
              </w:rPr>
            </w:pPr>
            <w:r w:rsidRPr="000A5640">
              <w:rPr>
                <w:lang w:val="sv-SE"/>
              </w:rPr>
              <w:t>FR1.30-1</w:t>
            </w:r>
          </w:p>
          <w:p w14:paraId="2D1A8EEB" w14:textId="77777777" w:rsidR="000A5640" w:rsidRPr="000A5640" w:rsidRDefault="000A5640" w:rsidP="00567B7D">
            <w:pPr>
              <w:pStyle w:val="TAL"/>
              <w:rPr>
                <w:lang w:val="sv-SE" w:eastAsia="ja-JP"/>
              </w:rPr>
            </w:pPr>
            <w:r w:rsidRPr="000A5640">
              <w:rPr>
                <w:lang w:val="sv-SE"/>
              </w:rPr>
              <w:t>FR1.30-2</w:t>
            </w:r>
          </w:p>
          <w:p w14:paraId="6EE996B9" w14:textId="77777777" w:rsidR="000A5640" w:rsidRPr="000A5640" w:rsidRDefault="000A5640" w:rsidP="00567B7D">
            <w:pPr>
              <w:pStyle w:val="TAL"/>
              <w:rPr>
                <w:bCs/>
                <w:szCs w:val="18"/>
                <w:lang w:val="sv-SE" w:eastAsia="ja-JP"/>
              </w:rPr>
            </w:pPr>
            <w:r w:rsidRPr="000A5640">
              <w:rPr>
                <w:bCs/>
                <w:szCs w:val="18"/>
                <w:lang w:val="sv-SE" w:eastAsia="ja-JP"/>
              </w:rPr>
              <w:t>FR1.30-5</w:t>
            </w:r>
          </w:p>
          <w:p w14:paraId="124830BE" w14:textId="77777777" w:rsidR="000A5640" w:rsidRPr="000A5640" w:rsidRDefault="000A5640" w:rsidP="00567B7D">
            <w:pPr>
              <w:pStyle w:val="TAL"/>
              <w:rPr>
                <w:bCs/>
                <w:szCs w:val="18"/>
                <w:lang w:val="sv-SE" w:eastAsia="ja-JP"/>
              </w:rPr>
            </w:pPr>
            <w:r w:rsidRPr="000A5640">
              <w:rPr>
                <w:bCs/>
                <w:szCs w:val="18"/>
                <w:lang w:val="sv-SE"/>
              </w:rPr>
              <w:t>FR2.60-1</w:t>
            </w:r>
          </w:p>
          <w:p w14:paraId="7682B479" w14:textId="77777777" w:rsidR="000A5640" w:rsidRPr="00B4600B" w:rsidRDefault="000A5640" w:rsidP="00567B7D">
            <w:pPr>
              <w:pStyle w:val="TAL"/>
              <w:rPr>
                <w:bCs/>
                <w:szCs w:val="18"/>
                <w:lang w:eastAsia="ja-JP"/>
              </w:rPr>
            </w:pPr>
            <w:r w:rsidRPr="00B4600B">
              <w:rPr>
                <w:bCs/>
                <w:szCs w:val="18"/>
              </w:rPr>
              <w:t>FR2.120.1</w:t>
            </w:r>
          </w:p>
          <w:p w14:paraId="0F5282CA" w14:textId="77777777" w:rsidR="000A5640" w:rsidRPr="00B4600B" w:rsidRDefault="000A5640" w:rsidP="00567B7D">
            <w:pPr>
              <w:pStyle w:val="TAL"/>
              <w:rPr>
                <w:rFonts w:cs="Arial"/>
                <w:kern w:val="2"/>
                <w:szCs w:val="18"/>
                <w:lang w:eastAsia="ja-JP"/>
              </w:rPr>
            </w:pPr>
            <w:r w:rsidRPr="00B4600B">
              <w:rPr>
                <w:bCs/>
                <w:szCs w:val="18"/>
              </w:rPr>
              <w:t>FR2.120.2</w:t>
            </w:r>
          </w:p>
        </w:tc>
      </w:tr>
      <w:tr w:rsidR="000A5640" w:rsidRPr="00B4600B" w14:paraId="0BEFD185" w14:textId="77777777" w:rsidTr="00567B7D">
        <w:tc>
          <w:tcPr>
            <w:tcW w:w="4535" w:type="dxa"/>
          </w:tcPr>
          <w:p w14:paraId="4DE84ABA" w14:textId="77777777" w:rsidR="000A5640" w:rsidRPr="00B4600B" w:rsidRDefault="000A5640" w:rsidP="00567B7D">
            <w:pPr>
              <w:pStyle w:val="TAL"/>
              <w:rPr>
                <w:rFonts w:cs="Arial"/>
                <w:kern w:val="2"/>
                <w:szCs w:val="18"/>
              </w:rPr>
            </w:pPr>
            <w:r w:rsidRPr="00B4600B">
              <w:rPr>
                <w:rFonts w:cs="Arial"/>
                <w:kern w:val="2"/>
                <w:szCs w:val="18"/>
              </w:rPr>
              <w:lastRenderedPageBreak/>
              <w:t xml:space="preserve">  </w:t>
            </w:r>
            <w:r w:rsidRPr="00B4600B">
              <w:rPr>
                <w:rFonts w:cs="Arial"/>
                <w:kern w:val="2"/>
                <w:szCs w:val="18"/>
                <w:lang w:eastAsia="ja-JP"/>
              </w:rPr>
              <w:t>p</w:t>
            </w:r>
            <w:r w:rsidRPr="00B4600B">
              <w:rPr>
                <w:rFonts w:cs="Arial"/>
                <w:kern w:val="2"/>
                <w:szCs w:val="18"/>
              </w:rPr>
              <w:t>attern</w:t>
            </w:r>
            <w:r w:rsidRPr="00B4600B">
              <w:rPr>
                <w:rFonts w:cs="Arial"/>
                <w:kern w:val="2"/>
                <w:szCs w:val="18"/>
                <w:lang w:eastAsia="ja-JP"/>
              </w:rPr>
              <w:t>2</w:t>
            </w:r>
            <w:r w:rsidRPr="00B4600B">
              <w:rPr>
                <w:rFonts w:cs="Arial"/>
                <w:kern w:val="2"/>
                <w:szCs w:val="18"/>
              </w:rPr>
              <w:t xml:space="preserve"> SEQUENCE {</w:t>
            </w:r>
          </w:p>
        </w:tc>
        <w:tc>
          <w:tcPr>
            <w:tcW w:w="2267" w:type="dxa"/>
          </w:tcPr>
          <w:p w14:paraId="63879D35" w14:textId="77777777" w:rsidR="000A5640" w:rsidRPr="00B4600B" w:rsidRDefault="000A5640" w:rsidP="00567B7D">
            <w:pPr>
              <w:pStyle w:val="TAL"/>
              <w:rPr>
                <w:rFonts w:cs="Arial"/>
                <w:kern w:val="2"/>
                <w:szCs w:val="18"/>
              </w:rPr>
            </w:pPr>
          </w:p>
        </w:tc>
        <w:tc>
          <w:tcPr>
            <w:tcW w:w="1700" w:type="dxa"/>
          </w:tcPr>
          <w:p w14:paraId="64A6D9B6" w14:textId="77777777" w:rsidR="000A5640" w:rsidRPr="00B4600B" w:rsidRDefault="000A5640" w:rsidP="00567B7D">
            <w:pPr>
              <w:pStyle w:val="TAL"/>
            </w:pPr>
          </w:p>
        </w:tc>
        <w:tc>
          <w:tcPr>
            <w:tcW w:w="1245" w:type="dxa"/>
          </w:tcPr>
          <w:p w14:paraId="6FFB04B0" w14:textId="77777777" w:rsidR="000A5640" w:rsidRPr="00B4600B" w:rsidRDefault="000A5640" w:rsidP="00567B7D">
            <w:pPr>
              <w:pStyle w:val="TAL"/>
              <w:rPr>
                <w:rFonts w:cs="Arial"/>
                <w:kern w:val="2"/>
                <w:szCs w:val="18"/>
                <w:lang w:eastAsia="ja-JP"/>
              </w:rPr>
            </w:pPr>
          </w:p>
        </w:tc>
      </w:tr>
      <w:tr w:rsidR="000A5640" w:rsidRPr="00B4600B" w14:paraId="78AAA49B" w14:textId="77777777" w:rsidTr="00567B7D">
        <w:tc>
          <w:tcPr>
            <w:tcW w:w="4535" w:type="dxa"/>
            <w:vMerge w:val="restart"/>
          </w:tcPr>
          <w:p w14:paraId="0A459F48" w14:textId="77777777" w:rsidR="000A5640" w:rsidRPr="00B4600B" w:rsidRDefault="000A5640" w:rsidP="00567B7D">
            <w:pPr>
              <w:pStyle w:val="TAL"/>
            </w:pPr>
            <w:r w:rsidRPr="00B4600B">
              <w:rPr>
                <w:rFonts w:cs="Arial"/>
                <w:kern w:val="2"/>
                <w:szCs w:val="18"/>
              </w:rPr>
              <w:t xml:space="preserve">    dl-UL-</w:t>
            </w:r>
            <w:proofErr w:type="spellStart"/>
            <w:r w:rsidRPr="00B4600B">
              <w:rPr>
                <w:rFonts w:cs="Arial"/>
                <w:kern w:val="2"/>
                <w:szCs w:val="18"/>
              </w:rPr>
              <w:t>TransmissionPeriodicity</w:t>
            </w:r>
            <w:proofErr w:type="spellEnd"/>
          </w:p>
        </w:tc>
        <w:tc>
          <w:tcPr>
            <w:tcW w:w="2267" w:type="dxa"/>
          </w:tcPr>
          <w:p w14:paraId="2BFC36F8" w14:textId="77777777" w:rsidR="000A5640" w:rsidRPr="00B4600B" w:rsidRDefault="000A5640" w:rsidP="00567B7D">
            <w:pPr>
              <w:pStyle w:val="TAL"/>
            </w:pPr>
            <w:r w:rsidRPr="00B4600B">
              <w:rPr>
                <w:rFonts w:cs="Arial"/>
                <w:kern w:val="2"/>
                <w:szCs w:val="18"/>
                <w:lang w:eastAsia="ja-JP"/>
              </w:rPr>
              <w:t>m</w:t>
            </w:r>
            <w:r w:rsidRPr="00B4600B">
              <w:rPr>
                <w:rFonts w:cs="Arial"/>
                <w:kern w:val="2"/>
                <w:szCs w:val="18"/>
              </w:rPr>
              <w:t>s</w:t>
            </w:r>
            <w:r w:rsidRPr="00B4600B">
              <w:rPr>
                <w:rFonts w:cs="Arial"/>
                <w:kern w:val="2"/>
                <w:szCs w:val="18"/>
                <w:lang w:eastAsia="ja-JP"/>
              </w:rPr>
              <w:t>2p</w:t>
            </w:r>
            <w:r w:rsidRPr="00B4600B">
              <w:rPr>
                <w:rFonts w:cs="Arial"/>
                <w:kern w:val="2"/>
                <w:szCs w:val="18"/>
              </w:rPr>
              <w:t>5</w:t>
            </w:r>
          </w:p>
        </w:tc>
        <w:tc>
          <w:tcPr>
            <w:tcW w:w="1700" w:type="dxa"/>
          </w:tcPr>
          <w:p w14:paraId="05D58936" w14:textId="77777777" w:rsidR="000A5640" w:rsidRPr="00B4600B" w:rsidRDefault="000A5640" w:rsidP="00567B7D">
            <w:pPr>
              <w:pStyle w:val="TAL"/>
            </w:pPr>
          </w:p>
        </w:tc>
        <w:tc>
          <w:tcPr>
            <w:tcW w:w="1245" w:type="dxa"/>
          </w:tcPr>
          <w:p w14:paraId="6BFD8A2C" w14:textId="77777777" w:rsidR="000A5640" w:rsidRPr="00B4600B" w:rsidRDefault="000A5640" w:rsidP="00567B7D">
            <w:pPr>
              <w:pStyle w:val="TAL"/>
            </w:pPr>
            <w:r w:rsidRPr="00B4600B">
              <w:rPr>
                <w:bCs/>
                <w:szCs w:val="18"/>
              </w:rPr>
              <w:t>FR1.30-3</w:t>
            </w:r>
          </w:p>
        </w:tc>
      </w:tr>
      <w:tr w:rsidR="000A5640" w:rsidRPr="00B4600B" w14:paraId="47A775F6" w14:textId="77777777" w:rsidTr="00567B7D">
        <w:tc>
          <w:tcPr>
            <w:tcW w:w="4535" w:type="dxa"/>
            <w:vMerge/>
          </w:tcPr>
          <w:p w14:paraId="4579BA6E" w14:textId="77777777" w:rsidR="000A5640" w:rsidRPr="00B4600B" w:rsidRDefault="000A5640" w:rsidP="00567B7D">
            <w:pPr>
              <w:pStyle w:val="TAL"/>
              <w:rPr>
                <w:rFonts w:cs="Arial"/>
                <w:kern w:val="2"/>
                <w:szCs w:val="18"/>
              </w:rPr>
            </w:pPr>
          </w:p>
        </w:tc>
        <w:tc>
          <w:tcPr>
            <w:tcW w:w="2267" w:type="dxa"/>
          </w:tcPr>
          <w:p w14:paraId="69F1EBFE"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ms2</w:t>
            </w:r>
          </w:p>
        </w:tc>
        <w:tc>
          <w:tcPr>
            <w:tcW w:w="1700" w:type="dxa"/>
          </w:tcPr>
          <w:p w14:paraId="00F76DE8" w14:textId="77777777" w:rsidR="000A5640" w:rsidRPr="00B4600B" w:rsidRDefault="000A5640" w:rsidP="00567B7D">
            <w:pPr>
              <w:pStyle w:val="TAL"/>
            </w:pPr>
          </w:p>
        </w:tc>
        <w:tc>
          <w:tcPr>
            <w:tcW w:w="1245" w:type="dxa"/>
          </w:tcPr>
          <w:p w14:paraId="2F400FB6" w14:textId="77777777" w:rsidR="000A5640" w:rsidRPr="00B4600B" w:rsidRDefault="000A5640" w:rsidP="00567B7D">
            <w:pPr>
              <w:pStyle w:val="TAL"/>
              <w:rPr>
                <w:bCs/>
                <w:szCs w:val="18"/>
              </w:rPr>
            </w:pPr>
            <w:r w:rsidRPr="00B4600B">
              <w:rPr>
                <w:bCs/>
                <w:szCs w:val="18"/>
              </w:rPr>
              <w:t>FR1.30-4</w:t>
            </w:r>
          </w:p>
        </w:tc>
      </w:tr>
      <w:tr w:rsidR="000A5640" w:rsidRPr="00B4600B" w14:paraId="7FFDE80C" w14:textId="77777777" w:rsidTr="00567B7D">
        <w:tc>
          <w:tcPr>
            <w:tcW w:w="4535" w:type="dxa"/>
            <w:vMerge/>
          </w:tcPr>
          <w:p w14:paraId="7E653039" w14:textId="77777777" w:rsidR="000A5640" w:rsidRPr="00B4600B" w:rsidRDefault="000A5640" w:rsidP="00567B7D">
            <w:pPr>
              <w:pStyle w:val="TAL"/>
              <w:rPr>
                <w:rFonts w:cs="Arial"/>
                <w:kern w:val="2"/>
                <w:szCs w:val="18"/>
              </w:rPr>
            </w:pPr>
          </w:p>
        </w:tc>
        <w:tc>
          <w:tcPr>
            <w:tcW w:w="2267" w:type="dxa"/>
          </w:tcPr>
          <w:p w14:paraId="0AF7F8BD"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ms1</w:t>
            </w:r>
          </w:p>
        </w:tc>
        <w:tc>
          <w:tcPr>
            <w:tcW w:w="1700" w:type="dxa"/>
          </w:tcPr>
          <w:p w14:paraId="660E3237" w14:textId="77777777" w:rsidR="000A5640" w:rsidRPr="00B4600B" w:rsidRDefault="000A5640" w:rsidP="00567B7D">
            <w:pPr>
              <w:pStyle w:val="TAL"/>
            </w:pPr>
          </w:p>
        </w:tc>
        <w:tc>
          <w:tcPr>
            <w:tcW w:w="1245" w:type="dxa"/>
          </w:tcPr>
          <w:p w14:paraId="49A953BA" w14:textId="77777777" w:rsidR="000A5640" w:rsidRPr="00B4600B" w:rsidRDefault="000A5640" w:rsidP="00567B7D">
            <w:pPr>
              <w:pStyle w:val="TAL"/>
              <w:rPr>
                <w:bCs/>
                <w:szCs w:val="18"/>
                <w:lang w:eastAsia="ja-JP"/>
              </w:rPr>
            </w:pPr>
            <w:r w:rsidRPr="00B4600B">
              <w:rPr>
                <w:bCs/>
                <w:szCs w:val="18"/>
                <w:lang w:eastAsia="ja-JP"/>
              </w:rPr>
              <w:t>FR1.30-6</w:t>
            </w:r>
          </w:p>
        </w:tc>
      </w:tr>
      <w:tr w:rsidR="000A5640" w:rsidRPr="00B4600B" w14:paraId="554E7AAB" w14:textId="77777777" w:rsidTr="00567B7D">
        <w:tc>
          <w:tcPr>
            <w:tcW w:w="4535" w:type="dxa"/>
            <w:vMerge w:val="restart"/>
          </w:tcPr>
          <w:p w14:paraId="4ABC20A0" w14:textId="77777777" w:rsidR="000A5640" w:rsidRPr="00B4600B" w:rsidRDefault="000A5640" w:rsidP="00567B7D">
            <w:pPr>
              <w:pStyle w:val="TAL"/>
            </w:pPr>
            <w:r w:rsidRPr="00B4600B">
              <w:rPr>
                <w:rFonts w:cs="Arial"/>
                <w:kern w:val="2"/>
                <w:szCs w:val="18"/>
              </w:rPr>
              <w:t xml:space="preserve">    </w:t>
            </w:r>
            <w:proofErr w:type="spellStart"/>
            <w:r w:rsidRPr="00B4600B">
              <w:rPr>
                <w:rFonts w:cs="Arial"/>
                <w:kern w:val="2"/>
                <w:szCs w:val="18"/>
              </w:rPr>
              <w:t>nrofDownlinkSlots</w:t>
            </w:r>
            <w:proofErr w:type="spellEnd"/>
          </w:p>
        </w:tc>
        <w:tc>
          <w:tcPr>
            <w:tcW w:w="2267" w:type="dxa"/>
          </w:tcPr>
          <w:p w14:paraId="2E3C752A" w14:textId="77777777" w:rsidR="000A5640" w:rsidRPr="00B4600B" w:rsidRDefault="000A5640" w:rsidP="00567B7D">
            <w:pPr>
              <w:pStyle w:val="TAL"/>
              <w:rPr>
                <w:lang w:eastAsia="ja-JP"/>
              </w:rPr>
            </w:pPr>
            <w:r w:rsidRPr="00B4600B">
              <w:rPr>
                <w:rFonts w:cs="Arial"/>
                <w:kern w:val="2"/>
                <w:szCs w:val="18"/>
                <w:lang w:eastAsia="ja-JP"/>
              </w:rPr>
              <w:t>2</w:t>
            </w:r>
          </w:p>
        </w:tc>
        <w:tc>
          <w:tcPr>
            <w:tcW w:w="1700" w:type="dxa"/>
          </w:tcPr>
          <w:p w14:paraId="60679A55" w14:textId="77777777" w:rsidR="000A5640" w:rsidRPr="00B4600B" w:rsidRDefault="000A5640" w:rsidP="00567B7D">
            <w:pPr>
              <w:pStyle w:val="TAL"/>
            </w:pPr>
          </w:p>
        </w:tc>
        <w:tc>
          <w:tcPr>
            <w:tcW w:w="1245" w:type="dxa"/>
          </w:tcPr>
          <w:p w14:paraId="01989310" w14:textId="77777777" w:rsidR="000A5640" w:rsidRPr="00B4600B" w:rsidRDefault="000A5640" w:rsidP="00567B7D">
            <w:pPr>
              <w:pStyle w:val="Default"/>
              <w:rPr>
                <w:sz w:val="18"/>
                <w:szCs w:val="18"/>
                <w:lang w:val="en-GB"/>
              </w:rPr>
            </w:pPr>
            <w:r w:rsidRPr="00B4600B">
              <w:rPr>
                <w:bCs/>
                <w:sz w:val="18"/>
                <w:szCs w:val="18"/>
                <w:lang w:val="en-GB"/>
              </w:rPr>
              <w:t>FR1.30-3</w:t>
            </w:r>
          </w:p>
        </w:tc>
      </w:tr>
      <w:tr w:rsidR="000A5640" w:rsidRPr="00B4600B" w14:paraId="3C31668E" w14:textId="77777777" w:rsidTr="00567B7D">
        <w:tc>
          <w:tcPr>
            <w:tcW w:w="4535" w:type="dxa"/>
            <w:vMerge/>
          </w:tcPr>
          <w:p w14:paraId="3EC4D241" w14:textId="77777777" w:rsidR="000A5640" w:rsidRPr="00B4600B" w:rsidRDefault="000A5640" w:rsidP="00567B7D">
            <w:pPr>
              <w:pStyle w:val="TAL"/>
              <w:rPr>
                <w:rFonts w:cs="Arial"/>
                <w:kern w:val="2"/>
                <w:szCs w:val="18"/>
              </w:rPr>
            </w:pPr>
          </w:p>
        </w:tc>
        <w:tc>
          <w:tcPr>
            <w:tcW w:w="2267" w:type="dxa"/>
          </w:tcPr>
          <w:p w14:paraId="1FC2EEA4"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4</w:t>
            </w:r>
          </w:p>
        </w:tc>
        <w:tc>
          <w:tcPr>
            <w:tcW w:w="1700" w:type="dxa"/>
          </w:tcPr>
          <w:p w14:paraId="1449DA0E" w14:textId="77777777" w:rsidR="000A5640" w:rsidRPr="00B4600B" w:rsidRDefault="000A5640" w:rsidP="00567B7D">
            <w:pPr>
              <w:pStyle w:val="TAL"/>
            </w:pPr>
          </w:p>
        </w:tc>
        <w:tc>
          <w:tcPr>
            <w:tcW w:w="1245" w:type="dxa"/>
          </w:tcPr>
          <w:p w14:paraId="703F01B5" w14:textId="77777777" w:rsidR="000A5640" w:rsidRPr="00B4600B" w:rsidRDefault="000A5640" w:rsidP="00567B7D">
            <w:pPr>
              <w:pStyle w:val="TAL"/>
              <w:rPr>
                <w:bCs/>
                <w:szCs w:val="18"/>
              </w:rPr>
            </w:pPr>
            <w:r w:rsidRPr="00B4600B">
              <w:rPr>
                <w:bCs/>
                <w:szCs w:val="18"/>
              </w:rPr>
              <w:t>FR1.30-4</w:t>
            </w:r>
          </w:p>
        </w:tc>
      </w:tr>
      <w:tr w:rsidR="000A5640" w:rsidRPr="00B4600B" w14:paraId="03066ACD" w14:textId="77777777" w:rsidTr="00567B7D">
        <w:tc>
          <w:tcPr>
            <w:tcW w:w="4535" w:type="dxa"/>
            <w:vMerge/>
          </w:tcPr>
          <w:p w14:paraId="4E381B58" w14:textId="77777777" w:rsidR="000A5640" w:rsidRPr="00B4600B" w:rsidRDefault="000A5640" w:rsidP="00567B7D">
            <w:pPr>
              <w:pStyle w:val="TAL"/>
              <w:rPr>
                <w:rFonts w:cs="Arial"/>
                <w:kern w:val="2"/>
                <w:szCs w:val="18"/>
              </w:rPr>
            </w:pPr>
          </w:p>
        </w:tc>
        <w:tc>
          <w:tcPr>
            <w:tcW w:w="2267" w:type="dxa"/>
          </w:tcPr>
          <w:p w14:paraId="597DDCED"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0</w:t>
            </w:r>
          </w:p>
        </w:tc>
        <w:tc>
          <w:tcPr>
            <w:tcW w:w="1700" w:type="dxa"/>
          </w:tcPr>
          <w:p w14:paraId="4C9167C2" w14:textId="77777777" w:rsidR="000A5640" w:rsidRPr="00B4600B" w:rsidRDefault="000A5640" w:rsidP="00567B7D">
            <w:pPr>
              <w:pStyle w:val="TAL"/>
            </w:pPr>
          </w:p>
        </w:tc>
        <w:tc>
          <w:tcPr>
            <w:tcW w:w="1245" w:type="dxa"/>
          </w:tcPr>
          <w:p w14:paraId="01465A64" w14:textId="77777777" w:rsidR="000A5640" w:rsidRPr="00B4600B" w:rsidRDefault="000A5640" w:rsidP="00567B7D">
            <w:pPr>
              <w:pStyle w:val="TAL"/>
              <w:rPr>
                <w:bCs/>
                <w:szCs w:val="18"/>
                <w:lang w:eastAsia="ja-JP"/>
              </w:rPr>
            </w:pPr>
            <w:r w:rsidRPr="00B4600B">
              <w:rPr>
                <w:bCs/>
                <w:szCs w:val="18"/>
                <w:lang w:eastAsia="ja-JP"/>
              </w:rPr>
              <w:t>FR1.30-6</w:t>
            </w:r>
          </w:p>
        </w:tc>
      </w:tr>
      <w:tr w:rsidR="000A5640" w:rsidRPr="00B4600B" w14:paraId="0DDC402F" w14:textId="77777777" w:rsidTr="00567B7D">
        <w:tc>
          <w:tcPr>
            <w:tcW w:w="4535" w:type="dxa"/>
            <w:vMerge w:val="restart"/>
          </w:tcPr>
          <w:p w14:paraId="283BDDFE" w14:textId="77777777" w:rsidR="000A5640" w:rsidRPr="00B4600B" w:rsidRDefault="000A5640" w:rsidP="00567B7D">
            <w:pPr>
              <w:pStyle w:val="TAL"/>
            </w:pPr>
            <w:r w:rsidRPr="00B4600B">
              <w:rPr>
                <w:rFonts w:cs="Arial"/>
                <w:kern w:val="2"/>
                <w:szCs w:val="18"/>
              </w:rPr>
              <w:t xml:space="preserve">    </w:t>
            </w:r>
            <w:proofErr w:type="spellStart"/>
            <w:r w:rsidRPr="00B4600B">
              <w:rPr>
                <w:rFonts w:cs="Arial"/>
                <w:kern w:val="2"/>
                <w:szCs w:val="18"/>
              </w:rPr>
              <w:t>nrofDownlinkSymbols</w:t>
            </w:r>
            <w:proofErr w:type="spellEnd"/>
          </w:p>
        </w:tc>
        <w:tc>
          <w:tcPr>
            <w:tcW w:w="2267" w:type="dxa"/>
          </w:tcPr>
          <w:p w14:paraId="1BC01BFF" w14:textId="77777777" w:rsidR="000A5640" w:rsidRPr="00B4600B" w:rsidRDefault="000A5640" w:rsidP="00567B7D">
            <w:pPr>
              <w:pStyle w:val="TAL"/>
              <w:rPr>
                <w:lang w:eastAsia="ja-JP"/>
              </w:rPr>
            </w:pPr>
            <w:r w:rsidRPr="00B4600B">
              <w:rPr>
                <w:rFonts w:cs="Arial"/>
                <w:kern w:val="2"/>
                <w:szCs w:val="18"/>
                <w:lang w:eastAsia="ja-JP"/>
              </w:rPr>
              <w:t>10</w:t>
            </w:r>
          </w:p>
        </w:tc>
        <w:tc>
          <w:tcPr>
            <w:tcW w:w="1700" w:type="dxa"/>
          </w:tcPr>
          <w:p w14:paraId="33FED21A" w14:textId="77777777" w:rsidR="000A5640" w:rsidRPr="00B4600B" w:rsidRDefault="000A5640" w:rsidP="00567B7D">
            <w:pPr>
              <w:pStyle w:val="TAL"/>
            </w:pPr>
          </w:p>
        </w:tc>
        <w:tc>
          <w:tcPr>
            <w:tcW w:w="1245" w:type="dxa"/>
          </w:tcPr>
          <w:p w14:paraId="51CF0413" w14:textId="77777777" w:rsidR="000A5640" w:rsidRPr="00B4600B" w:rsidRDefault="000A5640" w:rsidP="00567B7D">
            <w:pPr>
              <w:pStyle w:val="TAL"/>
            </w:pPr>
            <w:r w:rsidRPr="00B4600B">
              <w:rPr>
                <w:bCs/>
                <w:szCs w:val="18"/>
              </w:rPr>
              <w:t>FR1.30-3</w:t>
            </w:r>
          </w:p>
        </w:tc>
      </w:tr>
      <w:tr w:rsidR="000A5640" w:rsidRPr="00B4600B" w14:paraId="78B18152" w14:textId="77777777" w:rsidTr="00567B7D">
        <w:tc>
          <w:tcPr>
            <w:tcW w:w="4535" w:type="dxa"/>
            <w:vMerge/>
          </w:tcPr>
          <w:p w14:paraId="5596FCD3" w14:textId="77777777" w:rsidR="000A5640" w:rsidRPr="00B4600B" w:rsidRDefault="000A5640" w:rsidP="00567B7D">
            <w:pPr>
              <w:pStyle w:val="TAL"/>
              <w:rPr>
                <w:rFonts w:cs="Arial"/>
                <w:kern w:val="2"/>
                <w:szCs w:val="18"/>
              </w:rPr>
            </w:pPr>
          </w:p>
        </w:tc>
        <w:tc>
          <w:tcPr>
            <w:tcW w:w="2267" w:type="dxa"/>
          </w:tcPr>
          <w:p w14:paraId="1C6E1BDF"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0</w:t>
            </w:r>
          </w:p>
        </w:tc>
        <w:tc>
          <w:tcPr>
            <w:tcW w:w="1700" w:type="dxa"/>
          </w:tcPr>
          <w:p w14:paraId="472FFF18" w14:textId="77777777" w:rsidR="000A5640" w:rsidRPr="00B4600B" w:rsidRDefault="000A5640" w:rsidP="00567B7D">
            <w:pPr>
              <w:pStyle w:val="TAL"/>
            </w:pPr>
          </w:p>
        </w:tc>
        <w:tc>
          <w:tcPr>
            <w:tcW w:w="1245" w:type="dxa"/>
          </w:tcPr>
          <w:p w14:paraId="175A27B1" w14:textId="77777777" w:rsidR="000A5640" w:rsidRPr="00B4600B" w:rsidRDefault="000A5640" w:rsidP="00567B7D">
            <w:pPr>
              <w:pStyle w:val="TAL"/>
              <w:rPr>
                <w:bCs/>
                <w:szCs w:val="18"/>
              </w:rPr>
            </w:pPr>
            <w:r w:rsidRPr="00B4600B">
              <w:rPr>
                <w:bCs/>
                <w:szCs w:val="18"/>
              </w:rPr>
              <w:t>FR1.30-4</w:t>
            </w:r>
          </w:p>
        </w:tc>
      </w:tr>
      <w:tr w:rsidR="000A5640" w:rsidRPr="00B4600B" w14:paraId="295848CB" w14:textId="77777777" w:rsidTr="00567B7D">
        <w:tc>
          <w:tcPr>
            <w:tcW w:w="4535" w:type="dxa"/>
            <w:vMerge/>
          </w:tcPr>
          <w:p w14:paraId="4CBB26B1" w14:textId="77777777" w:rsidR="000A5640" w:rsidRPr="00B4600B" w:rsidRDefault="000A5640" w:rsidP="00567B7D">
            <w:pPr>
              <w:pStyle w:val="TAL"/>
              <w:rPr>
                <w:rFonts w:cs="Arial"/>
                <w:kern w:val="2"/>
                <w:szCs w:val="18"/>
              </w:rPr>
            </w:pPr>
          </w:p>
        </w:tc>
        <w:tc>
          <w:tcPr>
            <w:tcW w:w="2267" w:type="dxa"/>
          </w:tcPr>
          <w:p w14:paraId="42C8308A"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12</w:t>
            </w:r>
          </w:p>
        </w:tc>
        <w:tc>
          <w:tcPr>
            <w:tcW w:w="1700" w:type="dxa"/>
          </w:tcPr>
          <w:p w14:paraId="14FAE89D" w14:textId="77777777" w:rsidR="000A5640" w:rsidRPr="00B4600B" w:rsidRDefault="000A5640" w:rsidP="00567B7D">
            <w:pPr>
              <w:pStyle w:val="TAL"/>
            </w:pPr>
          </w:p>
        </w:tc>
        <w:tc>
          <w:tcPr>
            <w:tcW w:w="1245" w:type="dxa"/>
          </w:tcPr>
          <w:p w14:paraId="78BA97A3" w14:textId="77777777" w:rsidR="000A5640" w:rsidRPr="00B4600B" w:rsidRDefault="000A5640" w:rsidP="00567B7D">
            <w:pPr>
              <w:pStyle w:val="TAL"/>
              <w:rPr>
                <w:bCs/>
                <w:szCs w:val="18"/>
                <w:lang w:eastAsia="ja-JP"/>
              </w:rPr>
            </w:pPr>
            <w:r w:rsidRPr="00B4600B">
              <w:rPr>
                <w:bCs/>
                <w:szCs w:val="18"/>
              </w:rPr>
              <w:t>FR1.30-</w:t>
            </w:r>
            <w:r w:rsidRPr="00B4600B">
              <w:rPr>
                <w:bCs/>
                <w:szCs w:val="18"/>
                <w:lang w:eastAsia="ja-JP"/>
              </w:rPr>
              <w:t>6</w:t>
            </w:r>
          </w:p>
        </w:tc>
      </w:tr>
      <w:tr w:rsidR="000A5640" w:rsidRPr="00B4600B" w14:paraId="46FEE298" w14:textId="77777777" w:rsidTr="00567B7D">
        <w:tc>
          <w:tcPr>
            <w:tcW w:w="4535" w:type="dxa"/>
            <w:vMerge w:val="restart"/>
          </w:tcPr>
          <w:p w14:paraId="3AED61E6" w14:textId="77777777" w:rsidR="000A5640" w:rsidRPr="00B4600B" w:rsidRDefault="000A5640" w:rsidP="00567B7D">
            <w:pPr>
              <w:pStyle w:val="TAL"/>
            </w:pPr>
            <w:r w:rsidRPr="00B4600B">
              <w:rPr>
                <w:rFonts w:cs="Arial"/>
                <w:kern w:val="2"/>
                <w:szCs w:val="18"/>
              </w:rPr>
              <w:t xml:space="preserve">    </w:t>
            </w:r>
            <w:proofErr w:type="spellStart"/>
            <w:r w:rsidRPr="00B4600B">
              <w:rPr>
                <w:rFonts w:cs="Arial"/>
                <w:kern w:val="2"/>
                <w:szCs w:val="18"/>
              </w:rPr>
              <w:t>nrofUplinkSlots</w:t>
            </w:r>
            <w:proofErr w:type="spellEnd"/>
          </w:p>
        </w:tc>
        <w:tc>
          <w:tcPr>
            <w:tcW w:w="2267" w:type="dxa"/>
          </w:tcPr>
          <w:p w14:paraId="3FD17957" w14:textId="77777777" w:rsidR="000A5640" w:rsidRPr="00B4600B" w:rsidRDefault="000A5640" w:rsidP="00567B7D">
            <w:pPr>
              <w:pStyle w:val="TAL"/>
              <w:rPr>
                <w:lang w:eastAsia="ja-JP"/>
              </w:rPr>
            </w:pPr>
            <w:r w:rsidRPr="00B4600B">
              <w:rPr>
                <w:rFonts w:cs="Arial"/>
                <w:kern w:val="2"/>
                <w:szCs w:val="18"/>
                <w:lang w:eastAsia="ja-JP"/>
              </w:rPr>
              <w:t>2</w:t>
            </w:r>
          </w:p>
        </w:tc>
        <w:tc>
          <w:tcPr>
            <w:tcW w:w="1700" w:type="dxa"/>
          </w:tcPr>
          <w:p w14:paraId="6228CEB4" w14:textId="77777777" w:rsidR="000A5640" w:rsidRPr="00B4600B" w:rsidRDefault="000A5640" w:rsidP="00567B7D">
            <w:pPr>
              <w:pStyle w:val="TAL"/>
            </w:pPr>
          </w:p>
        </w:tc>
        <w:tc>
          <w:tcPr>
            <w:tcW w:w="1245" w:type="dxa"/>
          </w:tcPr>
          <w:p w14:paraId="528EAFE6" w14:textId="77777777" w:rsidR="000A5640" w:rsidRPr="00B4600B" w:rsidRDefault="000A5640" w:rsidP="00567B7D">
            <w:pPr>
              <w:pStyle w:val="TAL"/>
            </w:pPr>
            <w:r w:rsidRPr="00B4600B">
              <w:rPr>
                <w:bCs/>
                <w:szCs w:val="18"/>
              </w:rPr>
              <w:t>FR1.30-3</w:t>
            </w:r>
          </w:p>
        </w:tc>
      </w:tr>
      <w:tr w:rsidR="000A5640" w:rsidRPr="00B4600B" w14:paraId="5F1F4CC1" w14:textId="77777777" w:rsidTr="00567B7D">
        <w:tc>
          <w:tcPr>
            <w:tcW w:w="4535" w:type="dxa"/>
            <w:vMerge/>
          </w:tcPr>
          <w:p w14:paraId="3B47CB78" w14:textId="77777777" w:rsidR="000A5640" w:rsidRPr="00B4600B" w:rsidRDefault="000A5640" w:rsidP="00567B7D">
            <w:pPr>
              <w:pStyle w:val="TAL"/>
              <w:rPr>
                <w:rFonts w:cs="Arial"/>
                <w:kern w:val="2"/>
                <w:szCs w:val="18"/>
              </w:rPr>
            </w:pPr>
          </w:p>
        </w:tc>
        <w:tc>
          <w:tcPr>
            <w:tcW w:w="2267" w:type="dxa"/>
          </w:tcPr>
          <w:p w14:paraId="4C5583CC"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0</w:t>
            </w:r>
          </w:p>
        </w:tc>
        <w:tc>
          <w:tcPr>
            <w:tcW w:w="1700" w:type="dxa"/>
          </w:tcPr>
          <w:p w14:paraId="07AE14B6" w14:textId="77777777" w:rsidR="000A5640" w:rsidRPr="00B4600B" w:rsidRDefault="000A5640" w:rsidP="00567B7D">
            <w:pPr>
              <w:pStyle w:val="TAL"/>
            </w:pPr>
          </w:p>
        </w:tc>
        <w:tc>
          <w:tcPr>
            <w:tcW w:w="1245" w:type="dxa"/>
          </w:tcPr>
          <w:p w14:paraId="3C5D374D" w14:textId="77777777" w:rsidR="000A5640" w:rsidRPr="00B4600B" w:rsidRDefault="000A5640" w:rsidP="00567B7D">
            <w:pPr>
              <w:pStyle w:val="TAL"/>
              <w:rPr>
                <w:bCs/>
                <w:szCs w:val="18"/>
              </w:rPr>
            </w:pPr>
            <w:r w:rsidRPr="00B4600B">
              <w:rPr>
                <w:bCs/>
                <w:szCs w:val="18"/>
              </w:rPr>
              <w:t>FR1.30-4</w:t>
            </w:r>
          </w:p>
        </w:tc>
      </w:tr>
      <w:tr w:rsidR="000A5640" w:rsidRPr="00B4600B" w14:paraId="10227F45" w14:textId="77777777" w:rsidTr="00567B7D">
        <w:tc>
          <w:tcPr>
            <w:tcW w:w="4535" w:type="dxa"/>
            <w:vMerge/>
          </w:tcPr>
          <w:p w14:paraId="4ED06267" w14:textId="77777777" w:rsidR="000A5640" w:rsidRPr="00B4600B" w:rsidRDefault="000A5640" w:rsidP="00567B7D">
            <w:pPr>
              <w:pStyle w:val="TAL"/>
              <w:rPr>
                <w:rFonts w:cs="Arial"/>
                <w:kern w:val="2"/>
                <w:szCs w:val="18"/>
              </w:rPr>
            </w:pPr>
          </w:p>
        </w:tc>
        <w:tc>
          <w:tcPr>
            <w:tcW w:w="2267" w:type="dxa"/>
          </w:tcPr>
          <w:p w14:paraId="2B5BDE8A"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1</w:t>
            </w:r>
          </w:p>
        </w:tc>
        <w:tc>
          <w:tcPr>
            <w:tcW w:w="1700" w:type="dxa"/>
          </w:tcPr>
          <w:p w14:paraId="7E7514CB" w14:textId="77777777" w:rsidR="000A5640" w:rsidRPr="00B4600B" w:rsidRDefault="000A5640" w:rsidP="00567B7D">
            <w:pPr>
              <w:pStyle w:val="TAL"/>
            </w:pPr>
          </w:p>
        </w:tc>
        <w:tc>
          <w:tcPr>
            <w:tcW w:w="1245" w:type="dxa"/>
          </w:tcPr>
          <w:p w14:paraId="6CABA694" w14:textId="77777777" w:rsidR="000A5640" w:rsidRPr="00B4600B" w:rsidRDefault="000A5640" w:rsidP="00567B7D">
            <w:pPr>
              <w:pStyle w:val="TAL"/>
              <w:rPr>
                <w:bCs/>
                <w:szCs w:val="18"/>
                <w:lang w:eastAsia="ja-JP"/>
              </w:rPr>
            </w:pPr>
            <w:r w:rsidRPr="00B4600B">
              <w:rPr>
                <w:bCs/>
                <w:szCs w:val="18"/>
              </w:rPr>
              <w:t>FR1.30-</w:t>
            </w:r>
            <w:r w:rsidRPr="00B4600B">
              <w:rPr>
                <w:bCs/>
                <w:szCs w:val="18"/>
                <w:lang w:eastAsia="ja-JP"/>
              </w:rPr>
              <w:t>6</w:t>
            </w:r>
          </w:p>
        </w:tc>
      </w:tr>
      <w:tr w:rsidR="000A5640" w:rsidRPr="00B4600B" w14:paraId="531730DA" w14:textId="77777777" w:rsidTr="00567B7D">
        <w:tc>
          <w:tcPr>
            <w:tcW w:w="4535" w:type="dxa"/>
            <w:vMerge w:val="restart"/>
          </w:tcPr>
          <w:p w14:paraId="16792527" w14:textId="77777777" w:rsidR="000A5640" w:rsidRPr="00B4600B" w:rsidRDefault="000A5640" w:rsidP="00567B7D">
            <w:pPr>
              <w:pStyle w:val="TAL"/>
            </w:pPr>
            <w:r w:rsidRPr="00B4600B">
              <w:rPr>
                <w:rFonts w:cs="Arial"/>
                <w:kern w:val="2"/>
                <w:szCs w:val="18"/>
              </w:rPr>
              <w:t xml:space="preserve">    </w:t>
            </w:r>
            <w:proofErr w:type="spellStart"/>
            <w:r w:rsidRPr="00B4600B">
              <w:rPr>
                <w:rFonts w:cs="Arial"/>
                <w:kern w:val="2"/>
                <w:szCs w:val="18"/>
              </w:rPr>
              <w:t>nrofUplinkSymbols</w:t>
            </w:r>
            <w:proofErr w:type="spellEnd"/>
          </w:p>
        </w:tc>
        <w:tc>
          <w:tcPr>
            <w:tcW w:w="2267" w:type="dxa"/>
          </w:tcPr>
          <w:p w14:paraId="40930DA7" w14:textId="77777777" w:rsidR="000A5640" w:rsidRPr="00B4600B" w:rsidRDefault="000A5640" w:rsidP="00567B7D">
            <w:pPr>
              <w:pStyle w:val="TAL"/>
              <w:rPr>
                <w:lang w:eastAsia="ja-JP"/>
              </w:rPr>
            </w:pPr>
            <w:r w:rsidRPr="00B4600B">
              <w:rPr>
                <w:rFonts w:cs="Arial"/>
                <w:kern w:val="2"/>
                <w:szCs w:val="18"/>
                <w:lang w:eastAsia="ja-JP"/>
              </w:rPr>
              <w:t>2</w:t>
            </w:r>
          </w:p>
        </w:tc>
        <w:tc>
          <w:tcPr>
            <w:tcW w:w="1700" w:type="dxa"/>
          </w:tcPr>
          <w:p w14:paraId="647F9A41" w14:textId="77777777" w:rsidR="000A5640" w:rsidRPr="00B4600B" w:rsidRDefault="000A5640" w:rsidP="00567B7D">
            <w:pPr>
              <w:pStyle w:val="TAL"/>
            </w:pPr>
          </w:p>
        </w:tc>
        <w:tc>
          <w:tcPr>
            <w:tcW w:w="1245" w:type="dxa"/>
          </w:tcPr>
          <w:p w14:paraId="0E4DA09C" w14:textId="77777777" w:rsidR="000A5640" w:rsidRPr="00B4600B" w:rsidRDefault="000A5640" w:rsidP="00567B7D">
            <w:pPr>
              <w:pStyle w:val="TAL"/>
            </w:pPr>
            <w:r w:rsidRPr="00B4600B">
              <w:rPr>
                <w:bCs/>
                <w:szCs w:val="18"/>
              </w:rPr>
              <w:t>FR1.30-3</w:t>
            </w:r>
          </w:p>
        </w:tc>
      </w:tr>
      <w:tr w:rsidR="000A5640" w:rsidRPr="00B4600B" w14:paraId="5BA2F929" w14:textId="77777777" w:rsidTr="00567B7D">
        <w:tc>
          <w:tcPr>
            <w:tcW w:w="4535" w:type="dxa"/>
            <w:vMerge/>
          </w:tcPr>
          <w:p w14:paraId="3BB9ED2B" w14:textId="77777777" w:rsidR="000A5640" w:rsidRPr="00B4600B" w:rsidRDefault="000A5640" w:rsidP="00567B7D">
            <w:pPr>
              <w:pStyle w:val="TAL"/>
              <w:rPr>
                <w:rFonts w:cs="Arial"/>
                <w:kern w:val="2"/>
                <w:szCs w:val="18"/>
              </w:rPr>
            </w:pPr>
          </w:p>
        </w:tc>
        <w:tc>
          <w:tcPr>
            <w:tcW w:w="2267" w:type="dxa"/>
          </w:tcPr>
          <w:p w14:paraId="66CC5985" w14:textId="77777777" w:rsidR="000A5640" w:rsidRPr="00B4600B" w:rsidRDefault="000A5640" w:rsidP="00567B7D">
            <w:pPr>
              <w:pStyle w:val="TAL"/>
              <w:rPr>
                <w:rFonts w:cs="Arial"/>
                <w:kern w:val="2"/>
                <w:szCs w:val="18"/>
                <w:lang w:eastAsia="ja-JP"/>
              </w:rPr>
            </w:pPr>
            <w:r w:rsidRPr="00B4600B">
              <w:rPr>
                <w:rFonts w:cs="Arial"/>
                <w:kern w:val="2"/>
                <w:szCs w:val="18"/>
                <w:lang w:eastAsia="ja-JP"/>
              </w:rPr>
              <w:t>0</w:t>
            </w:r>
          </w:p>
        </w:tc>
        <w:tc>
          <w:tcPr>
            <w:tcW w:w="1700" w:type="dxa"/>
          </w:tcPr>
          <w:p w14:paraId="4893276C" w14:textId="77777777" w:rsidR="000A5640" w:rsidRPr="00B4600B" w:rsidRDefault="000A5640" w:rsidP="00567B7D">
            <w:pPr>
              <w:pStyle w:val="TAL"/>
            </w:pPr>
          </w:p>
        </w:tc>
        <w:tc>
          <w:tcPr>
            <w:tcW w:w="1245" w:type="dxa"/>
          </w:tcPr>
          <w:p w14:paraId="505C277C" w14:textId="77777777" w:rsidR="000A5640" w:rsidRPr="00B4600B" w:rsidRDefault="000A5640" w:rsidP="00567B7D">
            <w:pPr>
              <w:pStyle w:val="TAL"/>
              <w:rPr>
                <w:bCs/>
                <w:szCs w:val="18"/>
                <w:lang w:eastAsia="ja-JP"/>
              </w:rPr>
            </w:pPr>
            <w:r w:rsidRPr="00B4600B">
              <w:rPr>
                <w:bCs/>
                <w:szCs w:val="18"/>
              </w:rPr>
              <w:t>FR1.30-4</w:t>
            </w:r>
          </w:p>
          <w:p w14:paraId="7A63A44C" w14:textId="77777777" w:rsidR="000A5640" w:rsidRPr="00B4600B" w:rsidRDefault="000A5640" w:rsidP="00567B7D">
            <w:pPr>
              <w:pStyle w:val="TAL"/>
              <w:rPr>
                <w:rFonts w:cs="Arial"/>
                <w:kern w:val="2"/>
                <w:szCs w:val="18"/>
                <w:lang w:eastAsia="ja-JP"/>
              </w:rPr>
            </w:pPr>
            <w:r w:rsidRPr="00B4600B">
              <w:rPr>
                <w:bCs/>
                <w:szCs w:val="18"/>
                <w:lang w:eastAsia="ja-JP"/>
              </w:rPr>
              <w:t>FR1.30-6</w:t>
            </w:r>
          </w:p>
        </w:tc>
      </w:tr>
      <w:tr w:rsidR="000A5640" w:rsidRPr="00B4600B" w14:paraId="3E69AC41" w14:textId="77777777" w:rsidTr="00567B7D">
        <w:tc>
          <w:tcPr>
            <w:tcW w:w="4535" w:type="dxa"/>
          </w:tcPr>
          <w:p w14:paraId="163D75FC" w14:textId="77777777" w:rsidR="000A5640" w:rsidRPr="00B4600B" w:rsidRDefault="000A5640" w:rsidP="00567B7D">
            <w:pPr>
              <w:pStyle w:val="TAL"/>
            </w:pPr>
            <w:r w:rsidRPr="00B4600B">
              <w:rPr>
                <w:rFonts w:cs="Arial"/>
                <w:kern w:val="2"/>
                <w:szCs w:val="18"/>
              </w:rPr>
              <w:t xml:space="preserve">  }</w:t>
            </w:r>
          </w:p>
        </w:tc>
        <w:tc>
          <w:tcPr>
            <w:tcW w:w="2267" w:type="dxa"/>
          </w:tcPr>
          <w:p w14:paraId="4EE40117" w14:textId="77777777" w:rsidR="000A5640" w:rsidRPr="00B4600B" w:rsidRDefault="000A5640" w:rsidP="00567B7D">
            <w:pPr>
              <w:pStyle w:val="TAL"/>
              <w:rPr>
                <w:rFonts w:cs="Arial"/>
                <w:kern w:val="2"/>
                <w:szCs w:val="18"/>
                <w:lang w:eastAsia="ja-JP"/>
              </w:rPr>
            </w:pPr>
          </w:p>
        </w:tc>
        <w:tc>
          <w:tcPr>
            <w:tcW w:w="1700" w:type="dxa"/>
          </w:tcPr>
          <w:p w14:paraId="1C0AA035" w14:textId="77777777" w:rsidR="000A5640" w:rsidRPr="00B4600B" w:rsidRDefault="000A5640" w:rsidP="00567B7D">
            <w:pPr>
              <w:pStyle w:val="TAL"/>
            </w:pPr>
          </w:p>
        </w:tc>
        <w:tc>
          <w:tcPr>
            <w:tcW w:w="1245" w:type="dxa"/>
          </w:tcPr>
          <w:p w14:paraId="5EB0C45A" w14:textId="77777777" w:rsidR="000A5640" w:rsidRPr="00B4600B" w:rsidRDefault="000A5640" w:rsidP="00567B7D">
            <w:pPr>
              <w:pStyle w:val="TAL"/>
              <w:rPr>
                <w:rFonts w:cs="Arial"/>
                <w:kern w:val="2"/>
                <w:szCs w:val="18"/>
                <w:lang w:eastAsia="ja-JP"/>
              </w:rPr>
            </w:pPr>
          </w:p>
        </w:tc>
      </w:tr>
      <w:tr w:rsidR="000A5640" w:rsidRPr="00B4600B" w14:paraId="4AF3D7A0" w14:textId="77777777" w:rsidTr="00567B7D">
        <w:tc>
          <w:tcPr>
            <w:tcW w:w="4535" w:type="dxa"/>
            <w:tcBorders>
              <w:bottom w:val="single" w:sz="4" w:space="0" w:color="auto"/>
            </w:tcBorders>
          </w:tcPr>
          <w:p w14:paraId="7702013E" w14:textId="77777777" w:rsidR="000A5640" w:rsidRPr="00B4600B" w:rsidRDefault="000A5640" w:rsidP="00567B7D">
            <w:pPr>
              <w:pStyle w:val="TAL"/>
            </w:pPr>
            <w:r w:rsidRPr="00B4600B">
              <w:t>}</w:t>
            </w:r>
          </w:p>
        </w:tc>
        <w:tc>
          <w:tcPr>
            <w:tcW w:w="2267" w:type="dxa"/>
          </w:tcPr>
          <w:p w14:paraId="22F69A3E" w14:textId="77777777" w:rsidR="000A5640" w:rsidRPr="00B4600B" w:rsidRDefault="000A5640" w:rsidP="00567B7D">
            <w:pPr>
              <w:pStyle w:val="TAL"/>
            </w:pPr>
          </w:p>
        </w:tc>
        <w:tc>
          <w:tcPr>
            <w:tcW w:w="1700" w:type="dxa"/>
          </w:tcPr>
          <w:p w14:paraId="6987F398" w14:textId="77777777" w:rsidR="000A5640" w:rsidRPr="00B4600B" w:rsidRDefault="000A5640" w:rsidP="00567B7D">
            <w:pPr>
              <w:pStyle w:val="TAL"/>
            </w:pPr>
          </w:p>
        </w:tc>
        <w:tc>
          <w:tcPr>
            <w:tcW w:w="1245" w:type="dxa"/>
          </w:tcPr>
          <w:p w14:paraId="1F98FB77" w14:textId="77777777" w:rsidR="000A5640" w:rsidRPr="00B4600B" w:rsidRDefault="000A5640" w:rsidP="00567B7D">
            <w:pPr>
              <w:pStyle w:val="TAL"/>
            </w:pPr>
          </w:p>
        </w:tc>
      </w:tr>
    </w:tbl>
    <w:p w14:paraId="07A3F556" w14:textId="77777777" w:rsidR="000A5640" w:rsidRPr="00B4600B" w:rsidRDefault="000A5640" w:rsidP="000A56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A5640" w:rsidRPr="00B4600B" w14:paraId="30FD7FA9" w14:textId="77777777" w:rsidTr="00567B7D">
        <w:tc>
          <w:tcPr>
            <w:tcW w:w="3936" w:type="dxa"/>
          </w:tcPr>
          <w:p w14:paraId="3807A069" w14:textId="77777777" w:rsidR="000A5640" w:rsidRPr="00B4600B" w:rsidRDefault="000A5640" w:rsidP="00567B7D">
            <w:pPr>
              <w:pStyle w:val="TAH"/>
            </w:pPr>
            <w:r w:rsidRPr="00B4600B">
              <w:t>Condition</w:t>
            </w:r>
          </w:p>
        </w:tc>
        <w:tc>
          <w:tcPr>
            <w:tcW w:w="5811" w:type="dxa"/>
          </w:tcPr>
          <w:p w14:paraId="17A1B084" w14:textId="77777777" w:rsidR="000A5640" w:rsidRPr="00B4600B" w:rsidRDefault="000A5640" w:rsidP="00567B7D">
            <w:pPr>
              <w:pStyle w:val="TAH"/>
            </w:pPr>
            <w:r w:rsidRPr="00B4600B">
              <w:t>Explanation</w:t>
            </w:r>
          </w:p>
        </w:tc>
      </w:tr>
      <w:tr w:rsidR="000A5640" w:rsidRPr="00B4600B" w14:paraId="7534DB7E" w14:textId="77777777" w:rsidTr="00567B7D">
        <w:tc>
          <w:tcPr>
            <w:tcW w:w="3936" w:type="dxa"/>
          </w:tcPr>
          <w:p w14:paraId="081749B8" w14:textId="77777777" w:rsidR="000A5640" w:rsidRPr="00B4600B" w:rsidRDefault="000A5640" w:rsidP="00567B7D">
            <w:pPr>
              <w:pStyle w:val="TAL"/>
            </w:pPr>
            <w:r w:rsidRPr="00B4600B">
              <w:rPr>
                <w:bCs/>
                <w:szCs w:val="18"/>
              </w:rPr>
              <w:t>FR1.15-1</w:t>
            </w:r>
          </w:p>
        </w:tc>
        <w:tc>
          <w:tcPr>
            <w:tcW w:w="5811" w:type="dxa"/>
          </w:tcPr>
          <w:p w14:paraId="0073CAB9" w14:textId="77777777" w:rsidR="000A5640" w:rsidRPr="00B4600B" w:rsidRDefault="000A5640" w:rsidP="00567B7D">
            <w:pPr>
              <w:pStyle w:val="TAL"/>
              <w:rPr>
                <w:lang w:eastAsia="ja-JP"/>
              </w:rPr>
            </w:pPr>
            <w:r w:rsidRPr="00B4600B">
              <w:t>TDD UL-DL pattern</w:t>
            </w:r>
            <w:r w:rsidRPr="00B4600B">
              <w:rPr>
                <w:lang w:eastAsia="ja-JP"/>
              </w:rPr>
              <w:t xml:space="preserve"> </w:t>
            </w:r>
            <w:r w:rsidRPr="00B4600B">
              <w:rPr>
                <w:bCs/>
                <w:szCs w:val="18"/>
              </w:rPr>
              <w:t>FR1.15-1</w:t>
            </w:r>
            <w:r w:rsidRPr="00B4600B">
              <w:rPr>
                <w:bCs/>
                <w:szCs w:val="18"/>
                <w:lang w:eastAsia="ja-JP"/>
              </w:rPr>
              <w:t xml:space="preserve"> is used.</w:t>
            </w:r>
            <w:r w:rsidRPr="00B4600B">
              <w:rPr>
                <w:lang w:eastAsia="ja-JP"/>
              </w:rPr>
              <w:t xml:space="preserve"> Ref Annex A.1.2 of TS 38.521-4</w:t>
            </w:r>
          </w:p>
        </w:tc>
      </w:tr>
      <w:tr w:rsidR="000A5640" w:rsidRPr="00B4600B" w14:paraId="25A21BA6" w14:textId="77777777" w:rsidTr="00567B7D">
        <w:tc>
          <w:tcPr>
            <w:tcW w:w="3936" w:type="dxa"/>
          </w:tcPr>
          <w:p w14:paraId="07D56B23" w14:textId="77777777" w:rsidR="000A5640" w:rsidRPr="00B4600B" w:rsidRDefault="000A5640" w:rsidP="00567B7D">
            <w:pPr>
              <w:pStyle w:val="TAL"/>
            </w:pPr>
            <w:r w:rsidRPr="00B4600B">
              <w:rPr>
                <w:bCs/>
                <w:szCs w:val="18"/>
              </w:rPr>
              <w:t>FR1.30-1</w:t>
            </w:r>
          </w:p>
        </w:tc>
        <w:tc>
          <w:tcPr>
            <w:tcW w:w="5811" w:type="dxa"/>
          </w:tcPr>
          <w:p w14:paraId="217BCE32" w14:textId="77777777" w:rsidR="000A5640" w:rsidRPr="00B4600B" w:rsidRDefault="000A5640" w:rsidP="00567B7D">
            <w:pPr>
              <w:pStyle w:val="TAL"/>
              <w:rPr>
                <w:lang w:eastAsia="ja-JP"/>
              </w:rPr>
            </w:pPr>
            <w:r w:rsidRPr="00B4600B">
              <w:t>TDD UL-DL pattern</w:t>
            </w:r>
            <w:r w:rsidRPr="00B4600B">
              <w:rPr>
                <w:lang w:eastAsia="ja-JP"/>
              </w:rPr>
              <w:t xml:space="preserve"> </w:t>
            </w:r>
            <w:r w:rsidRPr="00B4600B">
              <w:rPr>
                <w:bCs/>
                <w:szCs w:val="18"/>
              </w:rPr>
              <w:t>FR1.30-1</w:t>
            </w:r>
            <w:r w:rsidRPr="00B4600B">
              <w:rPr>
                <w:bCs/>
                <w:szCs w:val="18"/>
                <w:lang w:eastAsia="ja-JP"/>
              </w:rPr>
              <w:t xml:space="preserve"> is used.</w:t>
            </w:r>
            <w:r w:rsidRPr="00B4600B">
              <w:rPr>
                <w:lang w:eastAsia="ja-JP"/>
              </w:rPr>
              <w:t xml:space="preserve"> Ref Annex A.1.2 of TS 38.521-4</w:t>
            </w:r>
          </w:p>
        </w:tc>
      </w:tr>
      <w:tr w:rsidR="000A5640" w:rsidRPr="00B4600B" w14:paraId="151327F2" w14:textId="77777777" w:rsidTr="00567B7D">
        <w:tc>
          <w:tcPr>
            <w:tcW w:w="3936" w:type="dxa"/>
          </w:tcPr>
          <w:p w14:paraId="570B6DB8" w14:textId="77777777" w:rsidR="000A5640" w:rsidRPr="00B4600B" w:rsidRDefault="000A5640" w:rsidP="00567B7D">
            <w:pPr>
              <w:pStyle w:val="TAL"/>
              <w:rPr>
                <w:bCs/>
                <w:szCs w:val="18"/>
              </w:rPr>
            </w:pPr>
            <w:r w:rsidRPr="00B4600B">
              <w:rPr>
                <w:bCs/>
                <w:szCs w:val="18"/>
              </w:rPr>
              <w:t>FR1.30-2</w:t>
            </w:r>
          </w:p>
        </w:tc>
        <w:tc>
          <w:tcPr>
            <w:tcW w:w="5811" w:type="dxa"/>
          </w:tcPr>
          <w:p w14:paraId="6C7D1172" w14:textId="77777777" w:rsidR="000A5640" w:rsidRPr="00B4600B" w:rsidRDefault="000A5640" w:rsidP="00567B7D">
            <w:pPr>
              <w:pStyle w:val="TAL"/>
              <w:rPr>
                <w:lang w:eastAsia="ja-JP"/>
              </w:rPr>
            </w:pPr>
            <w:r w:rsidRPr="00B4600B">
              <w:t>TDD UL-DL pattern</w:t>
            </w:r>
            <w:r w:rsidRPr="00B4600B">
              <w:rPr>
                <w:lang w:eastAsia="ja-JP"/>
              </w:rPr>
              <w:t xml:space="preserve"> </w:t>
            </w:r>
            <w:r w:rsidRPr="00B4600B">
              <w:rPr>
                <w:bCs/>
                <w:szCs w:val="18"/>
              </w:rPr>
              <w:t>FR1.30-2</w:t>
            </w:r>
            <w:r w:rsidRPr="00B4600B">
              <w:rPr>
                <w:bCs/>
                <w:szCs w:val="18"/>
                <w:lang w:eastAsia="ja-JP"/>
              </w:rPr>
              <w:t xml:space="preserve"> is used.</w:t>
            </w:r>
            <w:r w:rsidRPr="00B4600B">
              <w:rPr>
                <w:lang w:eastAsia="ja-JP"/>
              </w:rPr>
              <w:t xml:space="preserve"> Ref Annex A.1.2 of TS 38.521-4</w:t>
            </w:r>
          </w:p>
        </w:tc>
      </w:tr>
      <w:tr w:rsidR="000A5640" w:rsidRPr="00B4600B" w14:paraId="73F9DA64" w14:textId="77777777" w:rsidTr="00567B7D">
        <w:tc>
          <w:tcPr>
            <w:tcW w:w="3936" w:type="dxa"/>
          </w:tcPr>
          <w:p w14:paraId="1AF02730" w14:textId="77777777" w:rsidR="000A5640" w:rsidRPr="00B4600B" w:rsidRDefault="000A5640" w:rsidP="00567B7D">
            <w:pPr>
              <w:pStyle w:val="TAL"/>
              <w:rPr>
                <w:bCs/>
                <w:szCs w:val="18"/>
              </w:rPr>
            </w:pPr>
            <w:r w:rsidRPr="00B4600B">
              <w:rPr>
                <w:bCs/>
                <w:szCs w:val="18"/>
              </w:rPr>
              <w:t>FR1.30-3</w:t>
            </w:r>
          </w:p>
        </w:tc>
        <w:tc>
          <w:tcPr>
            <w:tcW w:w="5811" w:type="dxa"/>
          </w:tcPr>
          <w:p w14:paraId="0A1C1FBA" w14:textId="77777777" w:rsidR="000A5640" w:rsidRPr="00B4600B" w:rsidRDefault="000A5640" w:rsidP="00567B7D">
            <w:pPr>
              <w:pStyle w:val="TAL"/>
              <w:rPr>
                <w:lang w:eastAsia="ja-JP"/>
              </w:rPr>
            </w:pPr>
            <w:r w:rsidRPr="00B4600B">
              <w:t>TDD UL-DL pattern</w:t>
            </w:r>
            <w:r w:rsidRPr="00B4600B">
              <w:rPr>
                <w:bCs/>
                <w:szCs w:val="18"/>
              </w:rPr>
              <w:t xml:space="preserve"> FR1.30-3</w:t>
            </w:r>
            <w:r w:rsidRPr="00B4600B">
              <w:rPr>
                <w:bCs/>
                <w:szCs w:val="18"/>
                <w:lang w:eastAsia="ja-JP"/>
              </w:rPr>
              <w:t xml:space="preserve"> is used.</w:t>
            </w:r>
            <w:r w:rsidRPr="00B4600B">
              <w:rPr>
                <w:lang w:eastAsia="ja-JP"/>
              </w:rPr>
              <w:t xml:space="preserve"> Ref Annex A.1.2 of TS 38.521-4</w:t>
            </w:r>
          </w:p>
        </w:tc>
      </w:tr>
      <w:tr w:rsidR="000A5640" w:rsidRPr="00B4600B" w14:paraId="0475F599" w14:textId="77777777" w:rsidTr="00567B7D">
        <w:tc>
          <w:tcPr>
            <w:tcW w:w="3936" w:type="dxa"/>
          </w:tcPr>
          <w:p w14:paraId="533C1488" w14:textId="77777777" w:rsidR="000A5640" w:rsidRPr="00B4600B" w:rsidRDefault="000A5640" w:rsidP="00567B7D">
            <w:pPr>
              <w:pStyle w:val="TAL"/>
              <w:rPr>
                <w:bCs/>
                <w:szCs w:val="18"/>
              </w:rPr>
            </w:pPr>
            <w:r w:rsidRPr="00B4600B">
              <w:rPr>
                <w:lang w:eastAsia="zh-CN"/>
              </w:rPr>
              <w:t>FR1.30-4</w:t>
            </w:r>
          </w:p>
        </w:tc>
        <w:tc>
          <w:tcPr>
            <w:tcW w:w="5811" w:type="dxa"/>
          </w:tcPr>
          <w:p w14:paraId="42EC75F4" w14:textId="77777777" w:rsidR="000A5640" w:rsidRPr="00B4600B" w:rsidRDefault="000A5640" w:rsidP="00567B7D">
            <w:pPr>
              <w:pStyle w:val="TAL"/>
              <w:rPr>
                <w:lang w:eastAsia="ja-JP"/>
              </w:rPr>
            </w:pPr>
            <w:r w:rsidRPr="00B4600B">
              <w:t>TDD UL-DL pattern</w:t>
            </w:r>
            <w:r w:rsidRPr="00B4600B">
              <w:rPr>
                <w:lang w:eastAsia="ja-JP"/>
              </w:rPr>
              <w:t xml:space="preserve"> </w:t>
            </w:r>
            <w:r w:rsidRPr="00B4600B">
              <w:rPr>
                <w:lang w:eastAsia="zh-CN"/>
              </w:rPr>
              <w:t>FR1.30-4</w:t>
            </w:r>
            <w:r w:rsidRPr="00B4600B">
              <w:rPr>
                <w:bCs/>
                <w:szCs w:val="18"/>
                <w:lang w:eastAsia="ja-JP"/>
              </w:rPr>
              <w:t xml:space="preserve"> is used.</w:t>
            </w:r>
            <w:r w:rsidRPr="00B4600B">
              <w:rPr>
                <w:lang w:eastAsia="ja-JP"/>
              </w:rPr>
              <w:t xml:space="preserve"> Ref Annex A.1.2 of TS 38.521-4</w:t>
            </w:r>
          </w:p>
        </w:tc>
      </w:tr>
      <w:tr w:rsidR="000A5640" w:rsidRPr="00B4600B" w14:paraId="24123861" w14:textId="77777777" w:rsidTr="00567B7D">
        <w:tc>
          <w:tcPr>
            <w:tcW w:w="3936" w:type="dxa"/>
          </w:tcPr>
          <w:p w14:paraId="3C5BADE6" w14:textId="77777777" w:rsidR="000A5640" w:rsidRPr="00B4600B" w:rsidRDefault="000A5640" w:rsidP="00567B7D">
            <w:pPr>
              <w:pStyle w:val="TAL"/>
              <w:rPr>
                <w:lang w:eastAsia="zh-CN"/>
              </w:rPr>
            </w:pPr>
            <w:r w:rsidRPr="00B4600B">
              <w:t>FR1.30-5</w:t>
            </w:r>
          </w:p>
        </w:tc>
        <w:tc>
          <w:tcPr>
            <w:tcW w:w="5811" w:type="dxa"/>
          </w:tcPr>
          <w:p w14:paraId="242B16B1" w14:textId="77777777" w:rsidR="000A5640" w:rsidRPr="00B4600B" w:rsidRDefault="000A5640" w:rsidP="00567B7D">
            <w:pPr>
              <w:pStyle w:val="TAL"/>
              <w:rPr>
                <w:lang w:eastAsia="ja-JP"/>
              </w:rPr>
            </w:pPr>
            <w:r w:rsidRPr="00B4600B">
              <w:t>TDD UL-DL pattern</w:t>
            </w:r>
            <w:r w:rsidRPr="00B4600B">
              <w:rPr>
                <w:lang w:eastAsia="ja-JP"/>
              </w:rPr>
              <w:t xml:space="preserve"> </w:t>
            </w:r>
            <w:r w:rsidRPr="00B4600B">
              <w:t>FR1.30-5</w:t>
            </w:r>
            <w:r w:rsidRPr="00B4600B">
              <w:rPr>
                <w:bCs/>
                <w:szCs w:val="18"/>
                <w:lang w:eastAsia="ja-JP"/>
              </w:rPr>
              <w:t xml:space="preserve"> is used. </w:t>
            </w:r>
            <w:r w:rsidRPr="00B4600B">
              <w:rPr>
                <w:lang w:eastAsia="ja-JP"/>
              </w:rPr>
              <w:t>Ref Annex A.1.2 of TS 38.521-4</w:t>
            </w:r>
          </w:p>
        </w:tc>
      </w:tr>
      <w:tr w:rsidR="000A5640" w:rsidRPr="00B4600B" w14:paraId="2D834C1C" w14:textId="77777777" w:rsidTr="00567B7D">
        <w:tc>
          <w:tcPr>
            <w:tcW w:w="3936" w:type="dxa"/>
          </w:tcPr>
          <w:p w14:paraId="6A099DEE" w14:textId="77777777" w:rsidR="000A5640" w:rsidRPr="00B4600B" w:rsidRDefault="000A5640" w:rsidP="00567B7D">
            <w:pPr>
              <w:pStyle w:val="TAL"/>
              <w:rPr>
                <w:lang w:eastAsia="zh-CN"/>
              </w:rPr>
            </w:pPr>
            <w:r w:rsidRPr="00B4600B">
              <w:t>FR1.30-6</w:t>
            </w:r>
          </w:p>
        </w:tc>
        <w:tc>
          <w:tcPr>
            <w:tcW w:w="5811" w:type="dxa"/>
          </w:tcPr>
          <w:p w14:paraId="0DFC9240" w14:textId="77777777" w:rsidR="000A5640" w:rsidRPr="00B4600B" w:rsidRDefault="000A5640" w:rsidP="00567B7D">
            <w:pPr>
              <w:pStyle w:val="TAL"/>
              <w:rPr>
                <w:lang w:eastAsia="ja-JP"/>
              </w:rPr>
            </w:pPr>
            <w:r w:rsidRPr="00B4600B">
              <w:t>TDD UL-DL pattern</w:t>
            </w:r>
            <w:r w:rsidRPr="00B4600B">
              <w:rPr>
                <w:lang w:eastAsia="ja-JP"/>
              </w:rPr>
              <w:t xml:space="preserve"> </w:t>
            </w:r>
            <w:r w:rsidRPr="00B4600B">
              <w:t>FR1.30-6</w:t>
            </w:r>
            <w:r w:rsidRPr="00B4600B">
              <w:rPr>
                <w:bCs/>
                <w:szCs w:val="18"/>
                <w:lang w:eastAsia="ja-JP"/>
              </w:rPr>
              <w:t xml:space="preserve"> is used.</w:t>
            </w:r>
            <w:r w:rsidRPr="00B4600B">
              <w:rPr>
                <w:lang w:eastAsia="ja-JP"/>
              </w:rPr>
              <w:t xml:space="preserve"> Ref Annex A.1.2 of TS 38.521-4</w:t>
            </w:r>
          </w:p>
        </w:tc>
      </w:tr>
      <w:tr w:rsidR="000A5640" w:rsidRPr="00B4600B" w14:paraId="65F52BEA" w14:textId="77777777" w:rsidTr="00567B7D">
        <w:tc>
          <w:tcPr>
            <w:tcW w:w="3936" w:type="dxa"/>
          </w:tcPr>
          <w:p w14:paraId="210BA41E" w14:textId="77777777" w:rsidR="000A5640" w:rsidRPr="00B4600B" w:rsidRDefault="000A5640" w:rsidP="00567B7D">
            <w:pPr>
              <w:pStyle w:val="TAL"/>
            </w:pPr>
            <w:r w:rsidRPr="00B4600B">
              <w:t>FR2.60-1</w:t>
            </w:r>
          </w:p>
        </w:tc>
        <w:tc>
          <w:tcPr>
            <w:tcW w:w="5811" w:type="dxa"/>
          </w:tcPr>
          <w:p w14:paraId="56A3D37C" w14:textId="77777777" w:rsidR="000A5640" w:rsidRPr="00B4600B" w:rsidRDefault="000A5640" w:rsidP="00567B7D">
            <w:pPr>
              <w:pStyle w:val="TAL"/>
              <w:rPr>
                <w:lang w:eastAsia="ja-JP"/>
              </w:rPr>
            </w:pPr>
            <w:r w:rsidRPr="00B4600B">
              <w:t>TDD UL-DL pattern</w:t>
            </w:r>
            <w:r w:rsidRPr="00B4600B">
              <w:rPr>
                <w:lang w:eastAsia="ja-JP"/>
              </w:rPr>
              <w:t xml:space="preserve"> </w:t>
            </w:r>
            <w:r w:rsidRPr="00B4600B">
              <w:t>FR2.60-1</w:t>
            </w:r>
            <w:r w:rsidRPr="00B4600B">
              <w:rPr>
                <w:bCs/>
                <w:szCs w:val="18"/>
                <w:lang w:eastAsia="ja-JP"/>
              </w:rPr>
              <w:t xml:space="preserve"> is used.</w:t>
            </w:r>
            <w:r w:rsidRPr="00B4600B">
              <w:t xml:space="preserve"> Ref Annex A.1.</w:t>
            </w:r>
            <w:r w:rsidRPr="00B4600B">
              <w:rPr>
                <w:lang w:eastAsia="ja-JP"/>
              </w:rPr>
              <w:t>3</w:t>
            </w:r>
            <w:r w:rsidRPr="00B4600B">
              <w:t xml:space="preserve"> of TS 38.521-4</w:t>
            </w:r>
          </w:p>
        </w:tc>
      </w:tr>
      <w:tr w:rsidR="000A5640" w:rsidRPr="00B4600B" w14:paraId="44CD1CA6" w14:textId="77777777" w:rsidTr="00567B7D">
        <w:tc>
          <w:tcPr>
            <w:tcW w:w="3936" w:type="dxa"/>
          </w:tcPr>
          <w:p w14:paraId="09A2911E" w14:textId="77777777" w:rsidR="000A5640" w:rsidRPr="00B4600B" w:rsidRDefault="000A5640" w:rsidP="00567B7D">
            <w:pPr>
              <w:pStyle w:val="TAL"/>
            </w:pPr>
            <w:r w:rsidRPr="00B4600B">
              <w:t>FR2.120-1</w:t>
            </w:r>
          </w:p>
        </w:tc>
        <w:tc>
          <w:tcPr>
            <w:tcW w:w="5811" w:type="dxa"/>
          </w:tcPr>
          <w:p w14:paraId="3CA5EEF6" w14:textId="77777777" w:rsidR="000A5640" w:rsidRPr="00B4600B" w:rsidRDefault="000A5640" w:rsidP="00567B7D">
            <w:pPr>
              <w:pStyle w:val="TAL"/>
              <w:rPr>
                <w:lang w:eastAsia="ja-JP"/>
              </w:rPr>
            </w:pPr>
            <w:r w:rsidRPr="00B4600B">
              <w:t>TDD UL-DL pattern</w:t>
            </w:r>
            <w:r w:rsidRPr="00B4600B">
              <w:rPr>
                <w:lang w:eastAsia="ja-JP"/>
              </w:rPr>
              <w:t xml:space="preserve"> </w:t>
            </w:r>
            <w:r w:rsidRPr="00B4600B">
              <w:t>FR2.120-1</w:t>
            </w:r>
            <w:r w:rsidRPr="00B4600B">
              <w:rPr>
                <w:bCs/>
                <w:szCs w:val="18"/>
                <w:lang w:eastAsia="ja-JP"/>
              </w:rPr>
              <w:t xml:space="preserve"> is used.</w:t>
            </w:r>
            <w:r w:rsidRPr="00B4600B">
              <w:t xml:space="preserve"> Ref Annex A.1.</w:t>
            </w:r>
            <w:r w:rsidRPr="00B4600B">
              <w:rPr>
                <w:lang w:eastAsia="ja-JP"/>
              </w:rPr>
              <w:t>3</w:t>
            </w:r>
            <w:r w:rsidRPr="00B4600B">
              <w:t xml:space="preserve"> of TS 38.521-4</w:t>
            </w:r>
          </w:p>
        </w:tc>
      </w:tr>
      <w:tr w:rsidR="000A5640" w:rsidRPr="00B4600B" w14:paraId="5F4E48D3" w14:textId="77777777" w:rsidTr="00567B7D">
        <w:tc>
          <w:tcPr>
            <w:tcW w:w="3936" w:type="dxa"/>
          </w:tcPr>
          <w:p w14:paraId="0BD0D883" w14:textId="77777777" w:rsidR="000A5640" w:rsidRPr="00B4600B" w:rsidRDefault="000A5640" w:rsidP="00567B7D">
            <w:pPr>
              <w:pStyle w:val="TAL"/>
            </w:pPr>
            <w:r w:rsidRPr="00B4600B">
              <w:t>FR2.120-2</w:t>
            </w:r>
          </w:p>
        </w:tc>
        <w:tc>
          <w:tcPr>
            <w:tcW w:w="5811" w:type="dxa"/>
          </w:tcPr>
          <w:p w14:paraId="660EC2A6" w14:textId="77777777" w:rsidR="000A5640" w:rsidRPr="00B4600B" w:rsidRDefault="000A5640" w:rsidP="00567B7D">
            <w:pPr>
              <w:pStyle w:val="TAL"/>
              <w:rPr>
                <w:lang w:eastAsia="ja-JP"/>
              </w:rPr>
            </w:pPr>
            <w:r w:rsidRPr="00B4600B">
              <w:t>TDD UL-DL pattern</w:t>
            </w:r>
            <w:r w:rsidRPr="00B4600B">
              <w:rPr>
                <w:lang w:eastAsia="ja-JP"/>
              </w:rPr>
              <w:t xml:space="preserve"> </w:t>
            </w:r>
            <w:r w:rsidRPr="00B4600B">
              <w:t>FR2.120-2</w:t>
            </w:r>
            <w:r w:rsidRPr="00B4600B">
              <w:rPr>
                <w:bCs/>
                <w:szCs w:val="18"/>
                <w:lang w:eastAsia="ja-JP"/>
              </w:rPr>
              <w:t xml:space="preserve"> is used.</w:t>
            </w:r>
            <w:r w:rsidRPr="00B4600B">
              <w:t xml:space="preserve"> Ref Annex A.1.</w:t>
            </w:r>
            <w:r w:rsidRPr="00B4600B">
              <w:rPr>
                <w:lang w:eastAsia="ja-JP"/>
              </w:rPr>
              <w:t>3</w:t>
            </w:r>
            <w:r w:rsidRPr="00B4600B">
              <w:t xml:space="preserve"> of TS 38.521-4</w:t>
            </w:r>
          </w:p>
        </w:tc>
      </w:tr>
    </w:tbl>
    <w:p w14:paraId="594C9D6B" w14:textId="77777777" w:rsidR="000A5640" w:rsidRPr="00B4600B" w:rsidRDefault="000A5640" w:rsidP="000A5640"/>
    <w:p w14:paraId="6B3FF8BF" w14:textId="77777777" w:rsidR="000A5640" w:rsidRPr="00B4600B" w:rsidRDefault="000A5640" w:rsidP="000A5640">
      <w:pPr>
        <w:pStyle w:val="Heading5"/>
      </w:pPr>
      <w:r w:rsidRPr="00B4600B">
        <w:lastRenderedPageBreak/>
        <w:t>PDCCH Configuration</w:t>
      </w:r>
    </w:p>
    <w:p w14:paraId="1036A04A" w14:textId="77777777" w:rsidR="000A5640" w:rsidRPr="00B4600B" w:rsidRDefault="000A5640" w:rsidP="000A5640">
      <w:pPr>
        <w:pStyle w:val="Heading6"/>
      </w:pPr>
      <w:r w:rsidRPr="00B4600B">
        <w:t>PDCCH-</w:t>
      </w:r>
      <w:proofErr w:type="spellStart"/>
      <w:r w:rsidRPr="00B4600B">
        <w:t>ConfigCommon</w:t>
      </w:r>
      <w:proofErr w:type="spellEnd"/>
    </w:p>
    <w:p w14:paraId="1AAFF5C0" w14:textId="77777777" w:rsidR="000A5640" w:rsidRPr="00B4600B" w:rsidRDefault="000A5640" w:rsidP="000A5640">
      <w:pPr>
        <w:pStyle w:val="TH"/>
      </w:pPr>
      <w:r w:rsidRPr="00B4600B">
        <w:t xml:space="preserve">Table 5.4.2.0-4: </w:t>
      </w:r>
      <w:r w:rsidRPr="00B4600B">
        <w:rPr>
          <w:i/>
        </w:rPr>
        <w:t>PDCCH-</w:t>
      </w:r>
      <w:proofErr w:type="spellStart"/>
      <w:r w:rsidRPr="00B4600B">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5640" w:rsidRPr="00B4600B" w14:paraId="4A6C5A7D"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B73896F" w14:textId="77777777" w:rsidR="000A5640" w:rsidRPr="00B4600B" w:rsidRDefault="000A5640" w:rsidP="00567B7D">
            <w:pPr>
              <w:pStyle w:val="TAH"/>
              <w:jc w:val="left"/>
              <w:rPr>
                <w:b w:val="0"/>
              </w:rPr>
            </w:pPr>
            <w:r w:rsidRPr="00B4600B">
              <w:rPr>
                <w:b w:val="0"/>
              </w:rPr>
              <w:t>Derivation Path: Table 4.6.3-96</w:t>
            </w:r>
          </w:p>
        </w:tc>
      </w:tr>
      <w:tr w:rsidR="000A5640" w:rsidRPr="00B4600B" w14:paraId="55A04EA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9D84E4B" w14:textId="77777777" w:rsidR="000A5640" w:rsidRPr="00B4600B" w:rsidRDefault="000A5640" w:rsidP="00567B7D">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4067C4" w14:textId="77777777" w:rsidR="000A5640" w:rsidRPr="00B4600B" w:rsidRDefault="000A5640" w:rsidP="00567B7D">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53D99FD8" w14:textId="77777777" w:rsidR="000A5640" w:rsidRPr="00B4600B" w:rsidRDefault="000A5640" w:rsidP="00567B7D">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5ED612E9" w14:textId="77777777" w:rsidR="000A5640" w:rsidRPr="00B4600B" w:rsidRDefault="000A5640" w:rsidP="00567B7D">
            <w:pPr>
              <w:pStyle w:val="TAH"/>
            </w:pPr>
            <w:r w:rsidRPr="00B4600B">
              <w:t>Condition</w:t>
            </w:r>
          </w:p>
        </w:tc>
      </w:tr>
      <w:tr w:rsidR="000A5640" w:rsidRPr="00B4600B" w14:paraId="44EEABE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1F57C77" w14:textId="77777777" w:rsidR="000A5640" w:rsidRPr="00B4600B" w:rsidRDefault="000A5640" w:rsidP="00567B7D">
            <w:pPr>
              <w:pStyle w:val="TAL"/>
            </w:pPr>
            <w:r w:rsidRPr="00B4600B">
              <w:t>PDCCH-</w:t>
            </w:r>
            <w:proofErr w:type="spellStart"/>
            <w:r w:rsidRPr="00B4600B">
              <w:t>ConfigCommon</w:t>
            </w:r>
            <w:proofErr w:type="spellEnd"/>
            <w:r w:rsidRPr="00B4600B">
              <w:t xml:space="preserve">::=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41B48C04"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66C446E"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28A0BAC" w14:textId="77777777" w:rsidR="000A5640" w:rsidRPr="00B4600B" w:rsidRDefault="000A5640" w:rsidP="00567B7D">
            <w:pPr>
              <w:pStyle w:val="TAL"/>
            </w:pPr>
          </w:p>
        </w:tc>
      </w:tr>
      <w:tr w:rsidR="000A5640" w:rsidRPr="00AA3126" w14:paraId="65EE4F4F" w14:textId="77777777" w:rsidTr="00567B7D">
        <w:tc>
          <w:tcPr>
            <w:tcW w:w="4535" w:type="dxa"/>
            <w:tcBorders>
              <w:top w:val="single" w:sz="4" w:space="0" w:color="auto"/>
              <w:left w:val="single" w:sz="4" w:space="0" w:color="auto"/>
              <w:bottom w:val="single" w:sz="4" w:space="0" w:color="auto"/>
              <w:right w:val="single" w:sz="4" w:space="0" w:color="auto"/>
            </w:tcBorders>
          </w:tcPr>
          <w:p w14:paraId="1345EF1A" w14:textId="77777777" w:rsidR="000A5640" w:rsidRPr="00B4600B" w:rsidRDefault="000A5640" w:rsidP="00567B7D">
            <w:pPr>
              <w:pStyle w:val="TAL"/>
              <w:rPr>
                <w:lang w:eastAsia="ja-JP"/>
              </w:rPr>
            </w:pPr>
            <w:r w:rsidRPr="00B4600B">
              <w:rPr>
                <w:lang w:eastAsia="ja-JP"/>
              </w:rPr>
              <w:t xml:space="preserve">  </w:t>
            </w:r>
            <w:proofErr w:type="spellStart"/>
            <w:r w:rsidRPr="00B4600B">
              <w:rPr>
                <w:lang w:eastAsia="ja-JP"/>
              </w:rPr>
              <w:t>searchSpaceZero</w:t>
            </w:r>
            <w:proofErr w:type="spellEnd"/>
          </w:p>
        </w:tc>
        <w:tc>
          <w:tcPr>
            <w:tcW w:w="2267" w:type="dxa"/>
            <w:tcBorders>
              <w:top w:val="single" w:sz="4" w:space="0" w:color="auto"/>
              <w:left w:val="single" w:sz="4" w:space="0" w:color="auto"/>
              <w:bottom w:val="single" w:sz="4" w:space="0" w:color="auto"/>
              <w:right w:val="single" w:sz="4" w:space="0" w:color="auto"/>
            </w:tcBorders>
          </w:tcPr>
          <w:p w14:paraId="7CF269AB" w14:textId="77777777" w:rsidR="000A5640" w:rsidRPr="00B4600B" w:rsidRDefault="000A5640" w:rsidP="00567B7D">
            <w:pPr>
              <w:pStyle w:val="TAL"/>
            </w:pPr>
            <w:r w:rsidRPr="00B4600B">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7ACCD248"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EAC1C74" w14:textId="77777777" w:rsidR="000A5640" w:rsidRPr="000A5640" w:rsidRDefault="000A5640" w:rsidP="00567B7D">
            <w:pPr>
              <w:pStyle w:val="TAL"/>
              <w:rPr>
                <w:lang w:val="sv-SE" w:eastAsia="ja-JP"/>
              </w:rPr>
            </w:pPr>
            <w:r w:rsidRPr="000A5640">
              <w:rPr>
                <w:lang w:val="sv-SE" w:eastAsia="ja-JP"/>
              </w:rPr>
              <w:t>FDD</w:t>
            </w:r>
          </w:p>
          <w:p w14:paraId="4BCC5133" w14:textId="77777777" w:rsidR="000A5640" w:rsidRPr="000A5640" w:rsidRDefault="000A5640" w:rsidP="00567B7D">
            <w:pPr>
              <w:pStyle w:val="TAL"/>
              <w:rPr>
                <w:lang w:val="sv-SE" w:eastAsia="ja-JP"/>
              </w:rPr>
            </w:pPr>
            <w:r w:rsidRPr="000A5640">
              <w:rPr>
                <w:lang w:val="sv-SE"/>
              </w:rPr>
              <w:t>FR1.30-1</w:t>
            </w:r>
          </w:p>
          <w:p w14:paraId="7854012B" w14:textId="77777777" w:rsidR="000A5640" w:rsidRPr="000A5640" w:rsidRDefault="000A5640" w:rsidP="00567B7D">
            <w:pPr>
              <w:pStyle w:val="TAL"/>
              <w:rPr>
                <w:lang w:val="sv-SE" w:eastAsia="ja-JP"/>
              </w:rPr>
            </w:pPr>
            <w:r w:rsidRPr="000A5640">
              <w:rPr>
                <w:lang w:val="sv-SE"/>
              </w:rPr>
              <w:t>FR1.30-</w:t>
            </w:r>
            <w:r w:rsidRPr="000A5640">
              <w:rPr>
                <w:lang w:val="sv-SE" w:eastAsia="ja-JP"/>
              </w:rPr>
              <w:t>2</w:t>
            </w:r>
          </w:p>
          <w:p w14:paraId="49BDC130" w14:textId="77777777" w:rsidR="000A5640" w:rsidRPr="000A5640" w:rsidRDefault="000A5640" w:rsidP="00567B7D">
            <w:pPr>
              <w:pStyle w:val="TAL"/>
              <w:rPr>
                <w:lang w:val="sv-SE" w:eastAsia="ja-JP"/>
              </w:rPr>
            </w:pPr>
            <w:r w:rsidRPr="000A5640">
              <w:rPr>
                <w:lang w:val="sv-SE"/>
              </w:rPr>
              <w:t>FR1.30-</w:t>
            </w:r>
            <w:r w:rsidRPr="000A5640">
              <w:rPr>
                <w:lang w:val="sv-SE" w:eastAsia="ja-JP"/>
              </w:rPr>
              <w:t>3</w:t>
            </w:r>
          </w:p>
          <w:p w14:paraId="0FA91DF1" w14:textId="77777777" w:rsidR="000A5640" w:rsidRPr="000A5640" w:rsidRDefault="000A5640" w:rsidP="00567B7D">
            <w:pPr>
              <w:pStyle w:val="TAL"/>
              <w:rPr>
                <w:lang w:val="sv-SE"/>
              </w:rPr>
            </w:pPr>
            <w:r w:rsidRPr="000A5640">
              <w:rPr>
                <w:lang w:val="sv-SE"/>
              </w:rPr>
              <w:t>FR1.30-</w:t>
            </w:r>
            <w:r w:rsidRPr="000A5640">
              <w:rPr>
                <w:lang w:val="sv-SE" w:eastAsia="ja-JP"/>
              </w:rPr>
              <w:t>4</w:t>
            </w:r>
          </w:p>
        </w:tc>
      </w:tr>
      <w:tr w:rsidR="000A5640" w:rsidRPr="00B4600B" w14:paraId="12F2483E" w14:textId="77777777" w:rsidTr="00567B7D">
        <w:tc>
          <w:tcPr>
            <w:tcW w:w="4535" w:type="dxa"/>
            <w:tcBorders>
              <w:top w:val="single" w:sz="4" w:space="0" w:color="auto"/>
              <w:left w:val="single" w:sz="4" w:space="0" w:color="auto"/>
              <w:bottom w:val="single" w:sz="4" w:space="0" w:color="auto"/>
              <w:right w:val="single" w:sz="4" w:space="0" w:color="auto"/>
            </w:tcBorders>
          </w:tcPr>
          <w:p w14:paraId="026582B6" w14:textId="77777777" w:rsidR="000A5640" w:rsidRPr="000A5640" w:rsidRDefault="000A5640" w:rsidP="00567B7D">
            <w:pPr>
              <w:pStyle w:val="TAL"/>
              <w:rPr>
                <w:lang w:val="sv-SE" w:eastAsia="ja-JP"/>
              </w:rPr>
            </w:pPr>
          </w:p>
        </w:tc>
        <w:tc>
          <w:tcPr>
            <w:tcW w:w="2267" w:type="dxa"/>
            <w:tcBorders>
              <w:top w:val="single" w:sz="4" w:space="0" w:color="auto"/>
              <w:left w:val="single" w:sz="4" w:space="0" w:color="auto"/>
              <w:bottom w:val="single" w:sz="4" w:space="0" w:color="auto"/>
              <w:right w:val="single" w:sz="4" w:space="0" w:color="auto"/>
            </w:tcBorders>
          </w:tcPr>
          <w:p w14:paraId="0B544102" w14:textId="77777777" w:rsidR="000A5640" w:rsidRPr="00B4600B" w:rsidRDefault="000A5640" w:rsidP="00567B7D">
            <w:pPr>
              <w:pStyle w:val="TAL"/>
            </w:pPr>
            <w:r w:rsidRPr="00B4600B">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3A4EA8BF"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6AC68A3" w14:textId="77777777" w:rsidR="000A5640" w:rsidRPr="00B4600B" w:rsidRDefault="000A5640" w:rsidP="00567B7D">
            <w:pPr>
              <w:pStyle w:val="TAL"/>
              <w:rPr>
                <w:lang w:eastAsia="ja-JP"/>
              </w:rPr>
            </w:pPr>
            <w:r w:rsidRPr="00B4600B">
              <w:rPr>
                <w:lang w:eastAsia="ja-JP"/>
              </w:rPr>
              <w:t>FR1.30-5</w:t>
            </w:r>
          </w:p>
          <w:p w14:paraId="4F372E26" w14:textId="77777777" w:rsidR="000A5640" w:rsidRPr="00B4600B" w:rsidRDefault="000A5640" w:rsidP="00567B7D">
            <w:pPr>
              <w:pStyle w:val="TAL"/>
            </w:pPr>
            <w:r w:rsidRPr="00B4600B">
              <w:t>FR1.30-6</w:t>
            </w:r>
          </w:p>
        </w:tc>
      </w:tr>
      <w:tr w:rsidR="000A5640" w:rsidRPr="00B4600B" w14:paraId="246B506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3CA1D3B" w14:textId="77777777" w:rsidR="000A5640" w:rsidRPr="00B4600B" w:rsidRDefault="000A5640" w:rsidP="00567B7D">
            <w:pPr>
              <w:pStyle w:val="TAL"/>
            </w:pPr>
            <w:r w:rsidRPr="00B4600B">
              <w:t xml:space="preserve">  </w:t>
            </w:r>
            <w:proofErr w:type="spellStart"/>
            <w:r w:rsidRPr="00B4600B">
              <w:t>commonSearchSpaceList</w:t>
            </w:r>
            <w:proofErr w:type="spellEnd"/>
            <w:r w:rsidRPr="00B4600B">
              <w:t xml:space="preserve"> SEQUENCE (SIZE (1..4)) OF </w:t>
            </w:r>
            <w:proofErr w:type="spellStart"/>
            <w:r w:rsidRPr="00B4600B">
              <w:t>SearchSpace</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D04ECE" w14:textId="77777777" w:rsidR="000A5640" w:rsidRPr="00B4600B" w:rsidRDefault="000A5640" w:rsidP="00567B7D">
            <w:pPr>
              <w:pStyle w:val="TAL"/>
            </w:pPr>
            <w:r w:rsidRPr="00B4600B">
              <w:t>1 entry</w:t>
            </w:r>
          </w:p>
        </w:tc>
        <w:tc>
          <w:tcPr>
            <w:tcW w:w="1700" w:type="dxa"/>
            <w:tcBorders>
              <w:top w:val="single" w:sz="4" w:space="0" w:color="auto"/>
              <w:left w:val="single" w:sz="4" w:space="0" w:color="auto"/>
              <w:bottom w:val="single" w:sz="4" w:space="0" w:color="auto"/>
              <w:right w:val="single" w:sz="4" w:space="0" w:color="auto"/>
            </w:tcBorders>
            <w:hideMark/>
          </w:tcPr>
          <w:p w14:paraId="716BFDBD" w14:textId="77777777" w:rsidR="000A5640" w:rsidRPr="00B4600B" w:rsidRDefault="000A5640" w:rsidP="00567B7D">
            <w:pPr>
              <w:pStyle w:val="TAL"/>
            </w:pPr>
            <w:r w:rsidRPr="00B4600B">
              <w:t>1 search space for both SA and NSA</w:t>
            </w:r>
          </w:p>
        </w:tc>
        <w:tc>
          <w:tcPr>
            <w:tcW w:w="1245" w:type="dxa"/>
            <w:tcBorders>
              <w:top w:val="single" w:sz="4" w:space="0" w:color="auto"/>
              <w:left w:val="single" w:sz="4" w:space="0" w:color="auto"/>
              <w:bottom w:val="single" w:sz="4" w:space="0" w:color="auto"/>
              <w:right w:val="single" w:sz="4" w:space="0" w:color="auto"/>
            </w:tcBorders>
          </w:tcPr>
          <w:p w14:paraId="56F231BF" w14:textId="77777777" w:rsidR="000A5640" w:rsidRPr="00B4600B" w:rsidRDefault="000A5640" w:rsidP="00567B7D">
            <w:pPr>
              <w:pStyle w:val="TAL"/>
            </w:pPr>
          </w:p>
        </w:tc>
      </w:tr>
      <w:tr w:rsidR="000A5640" w:rsidRPr="00B4600B" w14:paraId="47FE1BFA" w14:textId="77777777" w:rsidTr="00567B7D">
        <w:tc>
          <w:tcPr>
            <w:tcW w:w="4535" w:type="dxa"/>
            <w:tcBorders>
              <w:top w:val="single" w:sz="4" w:space="0" w:color="auto"/>
              <w:left w:val="single" w:sz="4" w:space="0" w:color="auto"/>
              <w:bottom w:val="single" w:sz="4" w:space="0" w:color="auto"/>
              <w:right w:val="single" w:sz="4" w:space="0" w:color="auto"/>
            </w:tcBorders>
            <w:shd w:val="clear" w:color="auto" w:fill="auto"/>
            <w:hideMark/>
          </w:tcPr>
          <w:p w14:paraId="43F8DF27" w14:textId="77777777" w:rsidR="000A5640" w:rsidRPr="00B4600B" w:rsidRDefault="000A5640" w:rsidP="00567B7D">
            <w:pPr>
              <w:pStyle w:val="TAL"/>
            </w:pPr>
            <w:r w:rsidRPr="00B4600B">
              <w:t xml:space="preserve">    </w:t>
            </w:r>
            <w:proofErr w:type="spellStart"/>
            <w:r w:rsidRPr="00B4600B">
              <w:t>SearchSpace</w:t>
            </w:r>
            <w:proofErr w:type="spellEnd"/>
            <w:r w:rsidRPr="00B4600B">
              <w:t xml:space="preserve"> [1]</w:t>
            </w:r>
          </w:p>
        </w:tc>
        <w:tc>
          <w:tcPr>
            <w:tcW w:w="2267" w:type="dxa"/>
            <w:tcBorders>
              <w:top w:val="single" w:sz="4" w:space="0" w:color="auto"/>
              <w:left w:val="single" w:sz="4" w:space="0" w:color="auto"/>
              <w:bottom w:val="single" w:sz="4" w:space="0" w:color="auto"/>
              <w:right w:val="single" w:sz="4" w:space="0" w:color="auto"/>
            </w:tcBorders>
            <w:hideMark/>
          </w:tcPr>
          <w:p w14:paraId="3D95C38B" w14:textId="77777777" w:rsidR="000A5640" w:rsidRPr="00B4600B" w:rsidRDefault="000A5640" w:rsidP="00567B7D">
            <w:pPr>
              <w:pStyle w:val="TAL"/>
              <w:rPr>
                <w:lang w:eastAsia="ja-JP"/>
              </w:rPr>
            </w:pPr>
            <w:proofErr w:type="spellStart"/>
            <w:r w:rsidRPr="00B4600B">
              <w:rPr>
                <w:lang w:eastAsia="ja-JP"/>
              </w:rPr>
              <w:t>SearchSpace</w:t>
            </w:r>
            <w:proofErr w:type="spellEnd"/>
            <w:r w:rsidRPr="00B4600B">
              <w:rPr>
                <w:lang w:eastAsia="ja-JP"/>
              </w:rPr>
              <w:t xml:space="preserve"> with condition CSS</w:t>
            </w:r>
          </w:p>
        </w:tc>
        <w:tc>
          <w:tcPr>
            <w:tcW w:w="1700" w:type="dxa"/>
            <w:tcBorders>
              <w:top w:val="single" w:sz="4" w:space="0" w:color="auto"/>
              <w:left w:val="single" w:sz="4" w:space="0" w:color="auto"/>
              <w:bottom w:val="single" w:sz="4" w:space="0" w:color="auto"/>
              <w:right w:val="single" w:sz="4" w:space="0" w:color="auto"/>
            </w:tcBorders>
          </w:tcPr>
          <w:p w14:paraId="357B864F" w14:textId="77777777" w:rsidR="000A5640" w:rsidRPr="00B4600B" w:rsidRDefault="000A5640" w:rsidP="00567B7D">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5EDC643B" w14:textId="77777777" w:rsidR="000A5640" w:rsidRPr="00B4600B" w:rsidRDefault="000A5640" w:rsidP="00567B7D">
            <w:pPr>
              <w:pStyle w:val="TAL"/>
            </w:pPr>
          </w:p>
        </w:tc>
      </w:tr>
      <w:tr w:rsidR="000A5640" w:rsidRPr="00B4600B" w14:paraId="1C036F77" w14:textId="77777777" w:rsidTr="00567B7D">
        <w:tc>
          <w:tcPr>
            <w:tcW w:w="4535" w:type="dxa"/>
            <w:tcBorders>
              <w:top w:val="single" w:sz="4" w:space="0" w:color="auto"/>
              <w:left w:val="single" w:sz="4" w:space="0" w:color="auto"/>
              <w:bottom w:val="single" w:sz="4" w:space="0" w:color="auto"/>
              <w:right w:val="single" w:sz="4" w:space="0" w:color="auto"/>
            </w:tcBorders>
            <w:shd w:val="clear" w:color="auto" w:fill="auto"/>
            <w:hideMark/>
          </w:tcPr>
          <w:p w14:paraId="7A8418EA" w14:textId="77777777" w:rsidR="000A5640" w:rsidRPr="00B4600B" w:rsidRDefault="000A5640" w:rsidP="00567B7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8BCB3B5" w14:textId="77777777" w:rsidR="000A5640" w:rsidRPr="00B4600B" w:rsidRDefault="000A5640"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A46F368"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EF4AFA7" w14:textId="77777777" w:rsidR="000A5640" w:rsidRPr="00B4600B" w:rsidRDefault="000A5640" w:rsidP="00567B7D">
            <w:pPr>
              <w:pStyle w:val="TAL"/>
            </w:pPr>
          </w:p>
        </w:tc>
      </w:tr>
      <w:tr w:rsidR="000A5640" w:rsidRPr="00B4600B" w14:paraId="142B3F69" w14:textId="77777777" w:rsidTr="00567B7D">
        <w:tc>
          <w:tcPr>
            <w:tcW w:w="4535" w:type="dxa"/>
            <w:tcBorders>
              <w:top w:val="single" w:sz="4" w:space="0" w:color="auto"/>
              <w:left w:val="single" w:sz="4" w:space="0" w:color="auto"/>
              <w:bottom w:val="single" w:sz="4" w:space="0" w:color="auto"/>
              <w:right w:val="single" w:sz="4" w:space="0" w:color="auto"/>
            </w:tcBorders>
            <w:shd w:val="clear" w:color="auto" w:fill="auto"/>
            <w:hideMark/>
          </w:tcPr>
          <w:p w14:paraId="4AD7DAE2" w14:textId="77777777" w:rsidR="000A5640" w:rsidRPr="00B4600B" w:rsidRDefault="000A5640" w:rsidP="00567B7D">
            <w:pPr>
              <w:pStyle w:val="TAL"/>
            </w:pPr>
            <w:proofErr w:type="spellStart"/>
            <w:r w:rsidRPr="00B4600B">
              <w:t>searchSpaceOtherSystemInformation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F4E1D9" w14:textId="77777777" w:rsidR="000A5640" w:rsidRPr="00B4600B" w:rsidRDefault="000A5640" w:rsidP="00567B7D">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2E892231"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F17BE7" w14:textId="77777777" w:rsidR="000A5640" w:rsidRPr="00B4600B" w:rsidRDefault="000A5640" w:rsidP="00567B7D">
            <w:pPr>
              <w:pStyle w:val="TAL"/>
            </w:pPr>
          </w:p>
        </w:tc>
      </w:tr>
      <w:tr w:rsidR="000A5640" w:rsidRPr="00B4600B" w14:paraId="5F102AB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A2C6799" w14:textId="77777777" w:rsidR="000A5640" w:rsidRPr="00B4600B" w:rsidRDefault="000A5640" w:rsidP="00567B7D">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748F4B38"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845A01A"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1BC98E" w14:textId="77777777" w:rsidR="000A5640" w:rsidRPr="00B4600B" w:rsidRDefault="000A5640" w:rsidP="00567B7D">
            <w:pPr>
              <w:pStyle w:val="TAL"/>
            </w:pPr>
          </w:p>
        </w:tc>
      </w:tr>
    </w:tbl>
    <w:p w14:paraId="0A42CDE7" w14:textId="77777777" w:rsidR="000A5640" w:rsidRPr="00B4600B" w:rsidRDefault="000A5640" w:rsidP="000A5640"/>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0A5640" w:rsidRPr="00B4600B" w14:paraId="71E97CB7" w14:textId="77777777" w:rsidTr="00567B7D">
        <w:tc>
          <w:tcPr>
            <w:tcW w:w="3937" w:type="dxa"/>
            <w:tcBorders>
              <w:top w:val="single" w:sz="4" w:space="0" w:color="auto"/>
              <w:left w:val="single" w:sz="4" w:space="0" w:color="auto"/>
              <w:bottom w:val="single" w:sz="4" w:space="0" w:color="auto"/>
              <w:right w:val="single" w:sz="4" w:space="0" w:color="auto"/>
            </w:tcBorders>
            <w:hideMark/>
          </w:tcPr>
          <w:p w14:paraId="3FE1C539" w14:textId="77777777" w:rsidR="000A5640" w:rsidRPr="00B4600B" w:rsidRDefault="000A5640" w:rsidP="00567B7D">
            <w:pPr>
              <w:pStyle w:val="TAH"/>
            </w:pPr>
            <w:r w:rsidRPr="00B4600B">
              <w:t>Condition</w:t>
            </w:r>
          </w:p>
        </w:tc>
        <w:tc>
          <w:tcPr>
            <w:tcW w:w="5813" w:type="dxa"/>
            <w:tcBorders>
              <w:top w:val="single" w:sz="4" w:space="0" w:color="auto"/>
              <w:left w:val="single" w:sz="4" w:space="0" w:color="auto"/>
              <w:bottom w:val="single" w:sz="4" w:space="0" w:color="auto"/>
              <w:right w:val="single" w:sz="4" w:space="0" w:color="auto"/>
            </w:tcBorders>
            <w:hideMark/>
          </w:tcPr>
          <w:p w14:paraId="5357FF49" w14:textId="77777777" w:rsidR="000A5640" w:rsidRPr="00B4600B" w:rsidRDefault="000A5640" w:rsidP="00567B7D">
            <w:pPr>
              <w:pStyle w:val="TAH"/>
            </w:pPr>
            <w:r w:rsidRPr="00B4600B">
              <w:t>Explanation</w:t>
            </w:r>
          </w:p>
        </w:tc>
      </w:tr>
      <w:tr w:rsidR="000A5640" w:rsidRPr="00B4600B" w14:paraId="041F57D7" w14:textId="77777777" w:rsidTr="00567B7D">
        <w:tc>
          <w:tcPr>
            <w:tcW w:w="3937" w:type="dxa"/>
            <w:tcBorders>
              <w:top w:val="single" w:sz="4" w:space="0" w:color="auto"/>
              <w:left w:val="single" w:sz="4" w:space="0" w:color="auto"/>
              <w:bottom w:val="single" w:sz="4" w:space="0" w:color="auto"/>
              <w:right w:val="single" w:sz="4" w:space="0" w:color="auto"/>
            </w:tcBorders>
            <w:hideMark/>
          </w:tcPr>
          <w:p w14:paraId="25627995" w14:textId="77777777" w:rsidR="000A5640" w:rsidRPr="00B4600B" w:rsidRDefault="000A5640" w:rsidP="00567B7D">
            <w:pPr>
              <w:pStyle w:val="TAL"/>
            </w:pPr>
            <w:r w:rsidRPr="00B4600B">
              <w:t>CSS</w:t>
            </w:r>
          </w:p>
        </w:tc>
        <w:tc>
          <w:tcPr>
            <w:tcW w:w="5813" w:type="dxa"/>
            <w:tcBorders>
              <w:top w:val="single" w:sz="4" w:space="0" w:color="auto"/>
              <w:left w:val="single" w:sz="4" w:space="0" w:color="auto"/>
              <w:bottom w:val="single" w:sz="4" w:space="0" w:color="auto"/>
              <w:right w:val="single" w:sz="4" w:space="0" w:color="auto"/>
            </w:tcBorders>
            <w:hideMark/>
          </w:tcPr>
          <w:p w14:paraId="4DDF21C5" w14:textId="77777777" w:rsidR="000A5640" w:rsidRPr="00B4600B" w:rsidRDefault="000A5640" w:rsidP="00567B7D">
            <w:pPr>
              <w:pStyle w:val="TAL"/>
              <w:rPr>
                <w:lang w:eastAsia="ja-JP"/>
              </w:rPr>
            </w:pPr>
            <w:r w:rsidRPr="00B4600B">
              <w:rPr>
                <w:lang w:eastAsia="ja-JP"/>
              </w:rPr>
              <w:t xml:space="preserve">Common </w:t>
            </w:r>
            <w:proofErr w:type="spellStart"/>
            <w:r w:rsidRPr="00B4600B">
              <w:rPr>
                <w:lang w:eastAsia="ja-JP"/>
              </w:rPr>
              <w:t>SearchSpace</w:t>
            </w:r>
            <w:proofErr w:type="spellEnd"/>
          </w:p>
        </w:tc>
      </w:tr>
    </w:tbl>
    <w:p w14:paraId="41797B58" w14:textId="77777777" w:rsidR="000A5640" w:rsidRPr="00B4600B" w:rsidRDefault="000A5640" w:rsidP="000A5640"/>
    <w:p w14:paraId="6C7DA732" w14:textId="77777777" w:rsidR="000A5640" w:rsidRPr="00B4600B" w:rsidRDefault="000A5640">
      <w:pPr>
        <w:pStyle w:val="Heading6"/>
        <w:pPrChange w:id="5" w:author="Petter Karlsson" w:date="2021-04-26T17:02:00Z">
          <w:pPr>
            <w:pStyle w:val="Heading5"/>
          </w:pPr>
        </w:pPrChange>
      </w:pPr>
      <w:proofErr w:type="spellStart"/>
      <w:r w:rsidRPr="00B4600B">
        <w:t>ServingCellConfig</w:t>
      </w:r>
      <w:proofErr w:type="spellEnd"/>
    </w:p>
    <w:p w14:paraId="2B842D44" w14:textId="77777777" w:rsidR="000A5640" w:rsidRPr="00B4600B" w:rsidRDefault="000A5640" w:rsidP="000A5640">
      <w:pPr>
        <w:pStyle w:val="TH"/>
      </w:pPr>
      <w:r w:rsidRPr="00B4600B">
        <w:t xml:space="preserve">Table 5.4.2.0-5: </w:t>
      </w:r>
      <w:proofErr w:type="spellStart"/>
      <w:r w:rsidRPr="00B4600B">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640" w:rsidRPr="00B4600B" w14:paraId="2C95CFDD" w14:textId="77777777" w:rsidTr="00567B7D">
        <w:tc>
          <w:tcPr>
            <w:tcW w:w="9747" w:type="dxa"/>
            <w:gridSpan w:val="4"/>
          </w:tcPr>
          <w:p w14:paraId="08C9462D" w14:textId="77777777" w:rsidR="000A5640" w:rsidRPr="00B4600B" w:rsidRDefault="000A5640" w:rsidP="00567B7D">
            <w:pPr>
              <w:pStyle w:val="TAH"/>
              <w:jc w:val="left"/>
              <w:rPr>
                <w:b w:val="0"/>
              </w:rPr>
            </w:pPr>
            <w:r w:rsidRPr="00B4600B">
              <w:rPr>
                <w:b w:val="0"/>
              </w:rPr>
              <w:t>Derivation Path: Table 4.6.3-167</w:t>
            </w:r>
          </w:p>
        </w:tc>
      </w:tr>
      <w:tr w:rsidR="000A5640" w:rsidRPr="00B4600B" w14:paraId="2BCF746D" w14:textId="77777777" w:rsidTr="00567B7D">
        <w:tc>
          <w:tcPr>
            <w:tcW w:w="4535" w:type="dxa"/>
          </w:tcPr>
          <w:p w14:paraId="0A542EE0" w14:textId="77777777" w:rsidR="000A5640" w:rsidRPr="00B4600B" w:rsidRDefault="000A5640" w:rsidP="00567B7D">
            <w:pPr>
              <w:pStyle w:val="TAH"/>
            </w:pPr>
            <w:r w:rsidRPr="00B4600B">
              <w:t>Information Element</w:t>
            </w:r>
          </w:p>
        </w:tc>
        <w:tc>
          <w:tcPr>
            <w:tcW w:w="2267" w:type="dxa"/>
          </w:tcPr>
          <w:p w14:paraId="5A96F5D4" w14:textId="77777777" w:rsidR="000A5640" w:rsidRPr="00B4600B" w:rsidRDefault="000A5640" w:rsidP="00567B7D">
            <w:pPr>
              <w:pStyle w:val="TAH"/>
            </w:pPr>
            <w:r w:rsidRPr="00B4600B">
              <w:t>Value/remark</w:t>
            </w:r>
          </w:p>
        </w:tc>
        <w:tc>
          <w:tcPr>
            <w:tcW w:w="1700" w:type="dxa"/>
          </w:tcPr>
          <w:p w14:paraId="6C61B788" w14:textId="77777777" w:rsidR="000A5640" w:rsidRPr="00B4600B" w:rsidRDefault="000A5640" w:rsidP="00567B7D">
            <w:pPr>
              <w:pStyle w:val="TAH"/>
            </w:pPr>
            <w:r w:rsidRPr="00B4600B">
              <w:t>Comment</w:t>
            </w:r>
          </w:p>
        </w:tc>
        <w:tc>
          <w:tcPr>
            <w:tcW w:w="1245" w:type="dxa"/>
          </w:tcPr>
          <w:p w14:paraId="7BCABD5C" w14:textId="77777777" w:rsidR="000A5640" w:rsidRPr="00B4600B" w:rsidRDefault="000A5640" w:rsidP="00567B7D">
            <w:pPr>
              <w:pStyle w:val="TAH"/>
            </w:pPr>
            <w:r w:rsidRPr="00B4600B">
              <w:t>Condition</w:t>
            </w:r>
          </w:p>
        </w:tc>
      </w:tr>
      <w:tr w:rsidR="000A5640" w:rsidRPr="00B4600B" w14:paraId="1D8DB041" w14:textId="77777777" w:rsidTr="00567B7D">
        <w:tc>
          <w:tcPr>
            <w:tcW w:w="4535" w:type="dxa"/>
          </w:tcPr>
          <w:p w14:paraId="50B232C4" w14:textId="77777777" w:rsidR="000A5640" w:rsidRPr="00B4600B" w:rsidRDefault="000A5640" w:rsidP="00567B7D">
            <w:pPr>
              <w:pStyle w:val="TAL"/>
            </w:pPr>
            <w:proofErr w:type="spellStart"/>
            <w:r w:rsidRPr="00B4600B">
              <w:t>ServingCellConfig</w:t>
            </w:r>
            <w:proofErr w:type="spellEnd"/>
            <w:r w:rsidRPr="00B4600B">
              <w:t xml:space="preserve"> ::= SEQUENCE {</w:t>
            </w:r>
          </w:p>
        </w:tc>
        <w:tc>
          <w:tcPr>
            <w:tcW w:w="2267" w:type="dxa"/>
          </w:tcPr>
          <w:p w14:paraId="5F5279BE" w14:textId="77777777" w:rsidR="000A5640" w:rsidRPr="00B4600B" w:rsidRDefault="000A5640" w:rsidP="00567B7D">
            <w:pPr>
              <w:pStyle w:val="TAL"/>
            </w:pPr>
          </w:p>
        </w:tc>
        <w:tc>
          <w:tcPr>
            <w:tcW w:w="1700" w:type="dxa"/>
          </w:tcPr>
          <w:p w14:paraId="7A15677B" w14:textId="77777777" w:rsidR="000A5640" w:rsidRPr="00B4600B" w:rsidRDefault="000A5640" w:rsidP="00567B7D">
            <w:pPr>
              <w:pStyle w:val="TAL"/>
            </w:pPr>
          </w:p>
        </w:tc>
        <w:tc>
          <w:tcPr>
            <w:tcW w:w="1245" w:type="dxa"/>
          </w:tcPr>
          <w:p w14:paraId="222FC462" w14:textId="77777777" w:rsidR="000A5640" w:rsidRPr="00B4600B" w:rsidRDefault="000A5640" w:rsidP="00567B7D">
            <w:pPr>
              <w:pStyle w:val="TAL"/>
            </w:pPr>
          </w:p>
        </w:tc>
      </w:tr>
      <w:tr w:rsidR="000A5640" w:rsidRPr="00B4600B" w14:paraId="7E335315" w14:textId="77777777" w:rsidTr="00567B7D">
        <w:tc>
          <w:tcPr>
            <w:tcW w:w="4535" w:type="dxa"/>
          </w:tcPr>
          <w:p w14:paraId="5FAF807B" w14:textId="77777777" w:rsidR="000A5640" w:rsidRPr="00B4600B" w:rsidRDefault="000A5640" w:rsidP="00567B7D">
            <w:pPr>
              <w:pStyle w:val="TAL"/>
            </w:pPr>
            <w:r w:rsidRPr="00B4600B">
              <w:t xml:space="preserve">  </w:t>
            </w:r>
            <w:proofErr w:type="spellStart"/>
            <w:r w:rsidRPr="00B4600B">
              <w:t>csi-MeasConfig</w:t>
            </w:r>
            <w:proofErr w:type="spellEnd"/>
            <w:r w:rsidRPr="00B4600B">
              <w:tab/>
              <w:t>CHOICE {</w:t>
            </w:r>
          </w:p>
        </w:tc>
        <w:tc>
          <w:tcPr>
            <w:tcW w:w="2267" w:type="dxa"/>
          </w:tcPr>
          <w:p w14:paraId="6AE0EAD6" w14:textId="77777777" w:rsidR="000A5640" w:rsidRPr="00B4600B" w:rsidRDefault="000A5640" w:rsidP="00567B7D">
            <w:pPr>
              <w:pStyle w:val="TAL"/>
            </w:pPr>
          </w:p>
        </w:tc>
        <w:tc>
          <w:tcPr>
            <w:tcW w:w="1700" w:type="dxa"/>
          </w:tcPr>
          <w:p w14:paraId="519E131F" w14:textId="77777777" w:rsidR="000A5640" w:rsidRPr="00B4600B" w:rsidRDefault="000A5640" w:rsidP="00567B7D">
            <w:pPr>
              <w:pStyle w:val="TAL"/>
            </w:pPr>
          </w:p>
        </w:tc>
        <w:tc>
          <w:tcPr>
            <w:tcW w:w="1245" w:type="dxa"/>
          </w:tcPr>
          <w:p w14:paraId="38505E02" w14:textId="77777777" w:rsidR="000A5640" w:rsidRPr="00B4600B" w:rsidRDefault="000A5640" w:rsidP="00567B7D">
            <w:pPr>
              <w:pStyle w:val="TAL"/>
            </w:pPr>
          </w:p>
        </w:tc>
      </w:tr>
      <w:tr w:rsidR="000A5640" w:rsidRPr="00B4600B" w14:paraId="58AF604E" w14:textId="77777777" w:rsidTr="00567B7D">
        <w:tc>
          <w:tcPr>
            <w:tcW w:w="4535" w:type="dxa"/>
          </w:tcPr>
          <w:p w14:paraId="12073D19" w14:textId="77777777" w:rsidR="000A5640" w:rsidRPr="00B4600B" w:rsidRDefault="000A5640" w:rsidP="00567B7D">
            <w:pPr>
              <w:pStyle w:val="TAL"/>
            </w:pPr>
            <w:r w:rsidRPr="00B4600B">
              <w:tab/>
              <w:t>setup</w:t>
            </w:r>
          </w:p>
        </w:tc>
        <w:tc>
          <w:tcPr>
            <w:tcW w:w="2267" w:type="dxa"/>
          </w:tcPr>
          <w:p w14:paraId="3ABFB449" w14:textId="77777777" w:rsidR="000A5640" w:rsidRPr="00B4600B" w:rsidRDefault="000A5640" w:rsidP="00567B7D">
            <w:pPr>
              <w:pStyle w:val="TAL"/>
            </w:pPr>
            <w:proofErr w:type="spellStart"/>
            <w:r w:rsidRPr="00B4600B">
              <w:t>csi-MeasConfig</w:t>
            </w:r>
            <w:proofErr w:type="spellEnd"/>
          </w:p>
        </w:tc>
        <w:tc>
          <w:tcPr>
            <w:tcW w:w="1700" w:type="dxa"/>
          </w:tcPr>
          <w:p w14:paraId="677423F1" w14:textId="77777777" w:rsidR="000A5640" w:rsidRPr="00B4600B" w:rsidRDefault="000A5640" w:rsidP="00567B7D">
            <w:pPr>
              <w:pStyle w:val="TAL"/>
            </w:pPr>
          </w:p>
        </w:tc>
        <w:tc>
          <w:tcPr>
            <w:tcW w:w="1245" w:type="dxa"/>
          </w:tcPr>
          <w:p w14:paraId="6D93C311" w14:textId="77777777" w:rsidR="000A5640" w:rsidRPr="00B4600B" w:rsidRDefault="000A5640" w:rsidP="00567B7D">
            <w:pPr>
              <w:pStyle w:val="TAL"/>
            </w:pPr>
          </w:p>
        </w:tc>
      </w:tr>
      <w:tr w:rsidR="000A5640" w:rsidRPr="00B4600B" w14:paraId="66852961" w14:textId="77777777" w:rsidTr="00567B7D">
        <w:tc>
          <w:tcPr>
            <w:tcW w:w="4535" w:type="dxa"/>
            <w:tcBorders>
              <w:bottom w:val="single" w:sz="4" w:space="0" w:color="auto"/>
            </w:tcBorders>
          </w:tcPr>
          <w:p w14:paraId="5B0E775C" w14:textId="77777777" w:rsidR="000A5640" w:rsidRPr="00B4600B" w:rsidRDefault="000A5640" w:rsidP="00567B7D">
            <w:pPr>
              <w:pStyle w:val="TAL"/>
            </w:pPr>
            <w:r w:rsidRPr="00B4600B">
              <w:t>}</w:t>
            </w:r>
          </w:p>
        </w:tc>
        <w:tc>
          <w:tcPr>
            <w:tcW w:w="2267" w:type="dxa"/>
          </w:tcPr>
          <w:p w14:paraId="5505FB42" w14:textId="77777777" w:rsidR="000A5640" w:rsidRPr="00B4600B" w:rsidRDefault="000A5640" w:rsidP="00567B7D">
            <w:pPr>
              <w:pStyle w:val="TAL"/>
            </w:pPr>
          </w:p>
        </w:tc>
        <w:tc>
          <w:tcPr>
            <w:tcW w:w="1700" w:type="dxa"/>
          </w:tcPr>
          <w:p w14:paraId="6184EFF6" w14:textId="77777777" w:rsidR="000A5640" w:rsidRPr="00B4600B" w:rsidRDefault="000A5640" w:rsidP="00567B7D">
            <w:pPr>
              <w:pStyle w:val="TAL"/>
            </w:pPr>
          </w:p>
        </w:tc>
        <w:tc>
          <w:tcPr>
            <w:tcW w:w="1245" w:type="dxa"/>
          </w:tcPr>
          <w:p w14:paraId="43F69A2B" w14:textId="77777777" w:rsidR="000A5640" w:rsidRPr="00B4600B" w:rsidRDefault="000A5640" w:rsidP="00567B7D">
            <w:pPr>
              <w:pStyle w:val="TAL"/>
            </w:pPr>
          </w:p>
        </w:tc>
      </w:tr>
    </w:tbl>
    <w:p w14:paraId="1D914C33" w14:textId="77777777" w:rsidR="000A5640" w:rsidRPr="00B4600B" w:rsidRDefault="000A5640" w:rsidP="000A5640"/>
    <w:p w14:paraId="6A2511D3" w14:textId="77777777" w:rsidR="000A5640" w:rsidRPr="00B4600B" w:rsidRDefault="000A5640">
      <w:pPr>
        <w:pStyle w:val="Heading6"/>
        <w:pPrChange w:id="6" w:author="Petter Karlsson" w:date="2021-04-26T17:03:00Z">
          <w:pPr>
            <w:pStyle w:val="Heading5"/>
          </w:pPr>
        </w:pPrChange>
      </w:pPr>
      <w:r w:rsidRPr="00B4600B">
        <w:lastRenderedPageBreak/>
        <w:t>PDCCH-config</w:t>
      </w:r>
    </w:p>
    <w:p w14:paraId="2B29A891" w14:textId="77777777" w:rsidR="000A5640" w:rsidRPr="00B4600B" w:rsidRDefault="000A5640" w:rsidP="000A5640">
      <w:pPr>
        <w:pStyle w:val="TH"/>
      </w:pPr>
      <w:r w:rsidRPr="00B4600B">
        <w:t>Table 5.4.2.0-6: PDCCH-</w:t>
      </w:r>
      <w:proofErr w:type="spellStart"/>
      <w:r w:rsidRPr="00B4600B">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640" w:rsidRPr="00B4600B" w14:paraId="10FE7853" w14:textId="77777777" w:rsidTr="00567B7D">
        <w:tc>
          <w:tcPr>
            <w:tcW w:w="9747" w:type="dxa"/>
            <w:gridSpan w:val="4"/>
          </w:tcPr>
          <w:p w14:paraId="78347F24" w14:textId="77777777" w:rsidR="000A5640" w:rsidRPr="00B4600B" w:rsidRDefault="000A5640" w:rsidP="00567B7D">
            <w:pPr>
              <w:pStyle w:val="TAH"/>
              <w:jc w:val="left"/>
              <w:rPr>
                <w:b w:val="0"/>
              </w:rPr>
            </w:pPr>
            <w:r w:rsidRPr="00B4600B">
              <w:rPr>
                <w:b w:val="0"/>
              </w:rPr>
              <w:t>Derivation Path: Table 4.6.3-28</w:t>
            </w:r>
          </w:p>
        </w:tc>
      </w:tr>
      <w:tr w:rsidR="000A5640" w:rsidRPr="00B4600B" w14:paraId="3E33E333" w14:textId="77777777" w:rsidTr="00567B7D">
        <w:tc>
          <w:tcPr>
            <w:tcW w:w="4535" w:type="dxa"/>
          </w:tcPr>
          <w:p w14:paraId="0D5ABF87" w14:textId="77777777" w:rsidR="000A5640" w:rsidRPr="00B4600B" w:rsidRDefault="000A5640" w:rsidP="00567B7D">
            <w:pPr>
              <w:pStyle w:val="TAH"/>
            </w:pPr>
            <w:r w:rsidRPr="00B4600B">
              <w:t>Information Element</w:t>
            </w:r>
          </w:p>
        </w:tc>
        <w:tc>
          <w:tcPr>
            <w:tcW w:w="2267" w:type="dxa"/>
          </w:tcPr>
          <w:p w14:paraId="6D725A6F" w14:textId="77777777" w:rsidR="000A5640" w:rsidRPr="00B4600B" w:rsidRDefault="000A5640" w:rsidP="00567B7D">
            <w:pPr>
              <w:pStyle w:val="TAH"/>
            </w:pPr>
            <w:r w:rsidRPr="00B4600B">
              <w:t>Value/remark</w:t>
            </w:r>
          </w:p>
        </w:tc>
        <w:tc>
          <w:tcPr>
            <w:tcW w:w="1700" w:type="dxa"/>
          </w:tcPr>
          <w:p w14:paraId="57043D99" w14:textId="77777777" w:rsidR="000A5640" w:rsidRPr="00B4600B" w:rsidRDefault="000A5640" w:rsidP="00567B7D">
            <w:pPr>
              <w:pStyle w:val="TAH"/>
            </w:pPr>
            <w:r w:rsidRPr="00B4600B">
              <w:t>Comment</w:t>
            </w:r>
          </w:p>
        </w:tc>
        <w:tc>
          <w:tcPr>
            <w:tcW w:w="1245" w:type="dxa"/>
          </w:tcPr>
          <w:p w14:paraId="58BBF85D" w14:textId="77777777" w:rsidR="000A5640" w:rsidRPr="00B4600B" w:rsidRDefault="000A5640" w:rsidP="00567B7D">
            <w:pPr>
              <w:pStyle w:val="TAH"/>
            </w:pPr>
            <w:r w:rsidRPr="00B4600B">
              <w:t>Condition</w:t>
            </w:r>
          </w:p>
        </w:tc>
      </w:tr>
      <w:tr w:rsidR="000A5640" w:rsidRPr="00B4600B" w14:paraId="783BB308" w14:textId="77777777" w:rsidTr="00567B7D">
        <w:tc>
          <w:tcPr>
            <w:tcW w:w="4535" w:type="dxa"/>
          </w:tcPr>
          <w:p w14:paraId="679FE614" w14:textId="77777777" w:rsidR="000A5640" w:rsidRPr="00B4600B" w:rsidRDefault="000A5640" w:rsidP="00567B7D">
            <w:pPr>
              <w:pStyle w:val="TAL"/>
            </w:pPr>
            <w:proofErr w:type="spellStart"/>
            <w:r w:rsidRPr="00B4600B">
              <w:t>ControlResourceSet</w:t>
            </w:r>
            <w:proofErr w:type="spellEnd"/>
            <w:r w:rsidRPr="00B4600B">
              <w:t xml:space="preserve"> ::= </w:t>
            </w:r>
            <w:r w:rsidRPr="00B4600B">
              <w:rPr>
                <w:snapToGrid w:val="0"/>
              </w:rPr>
              <w:t xml:space="preserve">SEQUENCE </w:t>
            </w:r>
            <w:r w:rsidRPr="00B4600B">
              <w:t>{</w:t>
            </w:r>
          </w:p>
        </w:tc>
        <w:tc>
          <w:tcPr>
            <w:tcW w:w="2267" w:type="dxa"/>
          </w:tcPr>
          <w:p w14:paraId="7C4A8333" w14:textId="77777777" w:rsidR="000A5640" w:rsidRPr="00B4600B" w:rsidRDefault="000A5640" w:rsidP="00567B7D">
            <w:pPr>
              <w:pStyle w:val="TAL"/>
            </w:pPr>
          </w:p>
        </w:tc>
        <w:tc>
          <w:tcPr>
            <w:tcW w:w="1700" w:type="dxa"/>
          </w:tcPr>
          <w:p w14:paraId="519837FC" w14:textId="77777777" w:rsidR="000A5640" w:rsidRPr="00B4600B" w:rsidRDefault="000A5640" w:rsidP="00567B7D">
            <w:pPr>
              <w:pStyle w:val="TAL"/>
            </w:pPr>
          </w:p>
        </w:tc>
        <w:tc>
          <w:tcPr>
            <w:tcW w:w="1245" w:type="dxa"/>
          </w:tcPr>
          <w:p w14:paraId="57A88D25" w14:textId="77777777" w:rsidR="000A5640" w:rsidRPr="00B4600B" w:rsidRDefault="000A5640" w:rsidP="00567B7D">
            <w:pPr>
              <w:pStyle w:val="TAL"/>
            </w:pPr>
          </w:p>
        </w:tc>
      </w:tr>
      <w:tr w:rsidR="000A5640" w:rsidRPr="00B4600B" w14:paraId="2BAD12F3" w14:textId="77777777" w:rsidTr="00567B7D">
        <w:tc>
          <w:tcPr>
            <w:tcW w:w="4535" w:type="dxa"/>
          </w:tcPr>
          <w:p w14:paraId="25503E02" w14:textId="77777777" w:rsidR="000A5640" w:rsidRPr="00B4600B" w:rsidRDefault="000A5640" w:rsidP="00567B7D">
            <w:pPr>
              <w:pStyle w:val="TAL"/>
            </w:pPr>
            <w:r w:rsidRPr="00B4600B">
              <w:t xml:space="preserve">  </w:t>
            </w:r>
            <w:proofErr w:type="spellStart"/>
            <w:r w:rsidRPr="00B4600B">
              <w:t>controlResourceSetId</w:t>
            </w:r>
            <w:proofErr w:type="spellEnd"/>
          </w:p>
        </w:tc>
        <w:tc>
          <w:tcPr>
            <w:tcW w:w="2267" w:type="dxa"/>
          </w:tcPr>
          <w:p w14:paraId="12678F32" w14:textId="77777777" w:rsidR="000A5640" w:rsidRPr="00B4600B" w:rsidRDefault="000A5640" w:rsidP="00567B7D">
            <w:pPr>
              <w:pStyle w:val="TAL"/>
            </w:pPr>
            <w:proofErr w:type="spellStart"/>
            <w:r w:rsidRPr="00B4600B">
              <w:t>ControlResourceSetId</w:t>
            </w:r>
            <w:proofErr w:type="spellEnd"/>
          </w:p>
        </w:tc>
        <w:tc>
          <w:tcPr>
            <w:tcW w:w="1700" w:type="dxa"/>
          </w:tcPr>
          <w:p w14:paraId="29ED3B0C" w14:textId="77777777" w:rsidR="000A5640" w:rsidRPr="00B4600B" w:rsidRDefault="000A5640" w:rsidP="00567B7D">
            <w:pPr>
              <w:pStyle w:val="TAL"/>
            </w:pPr>
          </w:p>
        </w:tc>
        <w:tc>
          <w:tcPr>
            <w:tcW w:w="1245" w:type="dxa"/>
          </w:tcPr>
          <w:p w14:paraId="0CFEF296" w14:textId="77777777" w:rsidR="000A5640" w:rsidRPr="00B4600B" w:rsidRDefault="000A5640" w:rsidP="00567B7D">
            <w:pPr>
              <w:pStyle w:val="TAL"/>
            </w:pPr>
          </w:p>
        </w:tc>
      </w:tr>
      <w:tr w:rsidR="000A5640" w:rsidRPr="00B4600B" w14:paraId="3A01C2DE" w14:textId="77777777" w:rsidTr="00567B7D">
        <w:tc>
          <w:tcPr>
            <w:tcW w:w="4535" w:type="dxa"/>
            <w:tcBorders>
              <w:bottom w:val="single" w:sz="4" w:space="0" w:color="auto"/>
            </w:tcBorders>
          </w:tcPr>
          <w:p w14:paraId="29BCBF6F" w14:textId="77777777" w:rsidR="000A5640" w:rsidRPr="00B4600B" w:rsidRDefault="000A5640" w:rsidP="00567B7D">
            <w:pPr>
              <w:pStyle w:val="TAL"/>
            </w:pPr>
            <w:r w:rsidRPr="00B4600B">
              <w:t xml:space="preserve">  </w:t>
            </w:r>
            <w:proofErr w:type="spellStart"/>
            <w:r w:rsidRPr="00B4600B">
              <w:t>frequencyDomainResources</w:t>
            </w:r>
            <w:proofErr w:type="spellEnd"/>
          </w:p>
        </w:tc>
        <w:tc>
          <w:tcPr>
            <w:tcW w:w="2267" w:type="dxa"/>
          </w:tcPr>
          <w:p w14:paraId="4908BFEB" w14:textId="77777777" w:rsidR="000A5640" w:rsidRPr="00B4600B" w:rsidRDefault="000A5640" w:rsidP="00567B7D">
            <w:pPr>
              <w:pStyle w:val="TAL"/>
            </w:pPr>
            <w:r w:rsidRPr="00B4600B">
              <w:t>Table 5.2-2 for tested channel bandwidth and subcarrier spacing</w:t>
            </w:r>
          </w:p>
        </w:tc>
        <w:tc>
          <w:tcPr>
            <w:tcW w:w="1700" w:type="dxa"/>
          </w:tcPr>
          <w:p w14:paraId="6FB775DB" w14:textId="77777777" w:rsidR="000A5640" w:rsidRPr="00B4600B" w:rsidRDefault="000A5640" w:rsidP="00567B7D">
            <w:pPr>
              <w:pStyle w:val="TAL"/>
            </w:pPr>
          </w:p>
        </w:tc>
        <w:tc>
          <w:tcPr>
            <w:tcW w:w="1245" w:type="dxa"/>
          </w:tcPr>
          <w:p w14:paraId="6C314A71" w14:textId="77777777" w:rsidR="000A5640" w:rsidRPr="00B4600B" w:rsidRDefault="000A5640" w:rsidP="00567B7D">
            <w:pPr>
              <w:pStyle w:val="TAL"/>
            </w:pPr>
          </w:p>
        </w:tc>
      </w:tr>
      <w:tr w:rsidR="000A5640" w:rsidRPr="00AA3126" w14:paraId="385FE74B" w14:textId="77777777" w:rsidTr="00567B7D">
        <w:tc>
          <w:tcPr>
            <w:tcW w:w="4535" w:type="dxa"/>
            <w:tcBorders>
              <w:bottom w:val="nil"/>
            </w:tcBorders>
          </w:tcPr>
          <w:p w14:paraId="709D9530" w14:textId="77777777" w:rsidR="000A5640" w:rsidRPr="00B4600B" w:rsidRDefault="000A5640" w:rsidP="00567B7D">
            <w:pPr>
              <w:pStyle w:val="TAL"/>
            </w:pPr>
            <w:r w:rsidRPr="00B4600B">
              <w:t xml:space="preserve">  Duration</w:t>
            </w:r>
          </w:p>
        </w:tc>
        <w:tc>
          <w:tcPr>
            <w:tcW w:w="2267" w:type="dxa"/>
          </w:tcPr>
          <w:p w14:paraId="68714AC5" w14:textId="77777777" w:rsidR="000A5640" w:rsidRPr="00B4600B" w:rsidRDefault="000A5640" w:rsidP="00567B7D">
            <w:pPr>
              <w:pStyle w:val="TAL"/>
            </w:pPr>
            <w:r w:rsidRPr="00B4600B">
              <w:t>2</w:t>
            </w:r>
          </w:p>
        </w:tc>
        <w:tc>
          <w:tcPr>
            <w:tcW w:w="1700" w:type="dxa"/>
          </w:tcPr>
          <w:p w14:paraId="5D4E5CFA" w14:textId="77777777" w:rsidR="000A5640" w:rsidRPr="00B4600B" w:rsidRDefault="000A5640" w:rsidP="00567B7D">
            <w:pPr>
              <w:pStyle w:val="TAL"/>
            </w:pPr>
            <w:proofErr w:type="spellStart"/>
            <w:r w:rsidRPr="00B4600B">
              <w:t>SearchSpace</w:t>
            </w:r>
            <w:proofErr w:type="spellEnd"/>
            <w:r w:rsidRPr="00B4600B">
              <w:t xml:space="preserve"> duration of 2 symbols</w:t>
            </w:r>
          </w:p>
        </w:tc>
        <w:tc>
          <w:tcPr>
            <w:tcW w:w="1245" w:type="dxa"/>
          </w:tcPr>
          <w:p w14:paraId="2251D4DD" w14:textId="77777777" w:rsidR="000A5640" w:rsidRPr="000A5640" w:rsidRDefault="000A5640" w:rsidP="00567B7D">
            <w:pPr>
              <w:pStyle w:val="TAL"/>
              <w:rPr>
                <w:lang w:val="sv-SE"/>
              </w:rPr>
            </w:pPr>
            <w:r w:rsidRPr="000A5640">
              <w:rPr>
                <w:lang w:val="sv-SE"/>
              </w:rPr>
              <w:t>DEMOD_FR1, CSI_FR1, CSI_FR2</w:t>
            </w:r>
          </w:p>
        </w:tc>
      </w:tr>
      <w:tr w:rsidR="000A5640" w:rsidRPr="00AA3126" w14:paraId="6A18F661" w14:textId="77777777" w:rsidTr="00567B7D">
        <w:tc>
          <w:tcPr>
            <w:tcW w:w="4535" w:type="dxa"/>
            <w:tcBorders>
              <w:top w:val="nil"/>
            </w:tcBorders>
          </w:tcPr>
          <w:p w14:paraId="52390D40" w14:textId="77777777" w:rsidR="000A5640" w:rsidRPr="000A5640" w:rsidRDefault="000A5640" w:rsidP="00567B7D">
            <w:pPr>
              <w:pStyle w:val="TAL"/>
              <w:rPr>
                <w:lang w:val="sv-SE"/>
              </w:rPr>
            </w:pPr>
          </w:p>
        </w:tc>
        <w:tc>
          <w:tcPr>
            <w:tcW w:w="2267" w:type="dxa"/>
          </w:tcPr>
          <w:p w14:paraId="71BE2464" w14:textId="77777777" w:rsidR="000A5640" w:rsidRPr="00B4600B" w:rsidRDefault="000A5640" w:rsidP="00567B7D">
            <w:pPr>
              <w:pStyle w:val="TAL"/>
            </w:pPr>
            <w:r w:rsidRPr="00B4600B">
              <w:t>1</w:t>
            </w:r>
          </w:p>
        </w:tc>
        <w:tc>
          <w:tcPr>
            <w:tcW w:w="1700" w:type="dxa"/>
          </w:tcPr>
          <w:p w14:paraId="26870FDC" w14:textId="77777777" w:rsidR="000A5640" w:rsidRPr="00B4600B" w:rsidRDefault="000A5640" w:rsidP="00567B7D">
            <w:pPr>
              <w:pStyle w:val="TAL"/>
            </w:pPr>
            <w:proofErr w:type="spellStart"/>
            <w:r w:rsidRPr="00B4600B">
              <w:t>SearchSpace</w:t>
            </w:r>
            <w:proofErr w:type="spellEnd"/>
            <w:r w:rsidRPr="00B4600B">
              <w:t xml:space="preserve"> duration of 1 symbols</w:t>
            </w:r>
          </w:p>
        </w:tc>
        <w:tc>
          <w:tcPr>
            <w:tcW w:w="1245" w:type="dxa"/>
          </w:tcPr>
          <w:p w14:paraId="26782465" w14:textId="77777777" w:rsidR="000A5640" w:rsidRPr="000A5640" w:rsidRDefault="000A5640" w:rsidP="00567B7D">
            <w:pPr>
              <w:pStyle w:val="TAL"/>
              <w:rPr>
                <w:lang w:val="sv-SE"/>
              </w:rPr>
            </w:pPr>
            <w:r w:rsidRPr="000A5640">
              <w:rPr>
                <w:lang w:val="sv-SE"/>
              </w:rPr>
              <w:t>DEMOD_FR2, PDCCH_FR1, PDCCH_FR2</w:t>
            </w:r>
          </w:p>
        </w:tc>
      </w:tr>
      <w:tr w:rsidR="000A5640" w:rsidRPr="00B4600B" w14:paraId="0FBAECB7" w14:textId="77777777" w:rsidTr="00567B7D">
        <w:tc>
          <w:tcPr>
            <w:tcW w:w="4535" w:type="dxa"/>
            <w:tcBorders>
              <w:top w:val="single" w:sz="4" w:space="0" w:color="auto"/>
              <w:left w:val="single" w:sz="4" w:space="0" w:color="auto"/>
              <w:bottom w:val="single" w:sz="4" w:space="0" w:color="auto"/>
              <w:right w:val="single" w:sz="4" w:space="0" w:color="auto"/>
            </w:tcBorders>
          </w:tcPr>
          <w:p w14:paraId="5AB0D036" w14:textId="77777777" w:rsidR="000A5640" w:rsidRPr="00B4600B" w:rsidRDefault="000A5640" w:rsidP="00567B7D">
            <w:pPr>
              <w:pStyle w:val="TAL"/>
            </w:pPr>
            <w:r w:rsidRPr="000A5640">
              <w:rPr>
                <w:lang w:val="sv-SE"/>
              </w:rPr>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3093D0"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EA3777D"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02BE9F3" w14:textId="77777777" w:rsidR="000A5640" w:rsidRPr="00B4600B" w:rsidRDefault="000A5640" w:rsidP="00567B7D">
            <w:pPr>
              <w:pStyle w:val="TAL"/>
            </w:pPr>
          </w:p>
        </w:tc>
      </w:tr>
      <w:tr w:rsidR="000A5640" w:rsidRPr="00B4600B" w14:paraId="54285949" w14:textId="77777777" w:rsidTr="00567B7D">
        <w:tc>
          <w:tcPr>
            <w:tcW w:w="4535" w:type="dxa"/>
            <w:tcBorders>
              <w:top w:val="single" w:sz="4" w:space="0" w:color="auto"/>
              <w:left w:val="single" w:sz="4" w:space="0" w:color="auto"/>
              <w:bottom w:val="single" w:sz="4" w:space="0" w:color="auto"/>
              <w:right w:val="single" w:sz="4" w:space="0" w:color="auto"/>
            </w:tcBorders>
          </w:tcPr>
          <w:p w14:paraId="1117EF5E" w14:textId="77777777" w:rsidR="000A5640" w:rsidRPr="00B4600B" w:rsidRDefault="000A5640" w:rsidP="00567B7D">
            <w:pPr>
              <w:pStyle w:val="TAL"/>
            </w:pPr>
            <w:r w:rsidRPr="00B4600B">
              <w:t xml:space="preserve">    </w:t>
            </w:r>
            <w:proofErr w:type="spellStart"/>
            <w:r w:rsidRPr="00B4600B">
              <w:t>nonInterleaved</w:t>
            </w:r>
            <w:proofErr w:type="spellEnd"/>
          </w:p>
        </w:tc>
        <w:tc>
          <w:tcPr>
            <w:tcW w:w="2267" w:type="dxa"/>
            <w:tcBorders>
              <w:top w:val="single" w:sz="4" w:space="0" w:color="auto"/>
              <w:left w:val="single" w:sz="4" w:space="0" w:color="auto"/>
              <w:bottom w:val="single" w:sz="4" w:space="0" w:color="auto"/>
              <w:right w:val="single" w:sz="4" w:space="0" w:color="auto"/>
            </w:tcBorders>
          </w:tcPr>
          <w:p w14:paraId="5E46962E" w14:textId="77777777" w:rsidR="000A5640" w:rsidRPr="00B4600B" w:rsidRDefault="000A5640" w:rsidP="00567B7D">
            <w:pPr>
              <w:pStyle w:val="TAL"/>
            </w:pPr>
            <w:r w:rsidRPr="00B4600B">
              <w:t>Null</w:t>
            </w:r>
          </w:p>
        </w:tc>
        <w:tc>
          <w:tcPr>
            <w:tcW w:w="1700" w:type="dxa"/>
            <w:tcBorders>
              <w:top w:val="single" w:sz="4" w:space="0" w:color="auto"/>
              <w:left w:val="single" w:sz="4" w:space="0" w:color="auto"/>
              <w:bottom w:val="single" w:sz="4" w:space="0" w:color="auto"/>
              <w:right w:val="single" w:sz="4" w:space="0" w:color="auto"/>
            </w:tcBorders>
          </w:tcPr>
          <w:p w14:paraId="54FC42EB"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CA013E6" w14:textId="77777777" w:rsidR="000A5640" w:rsidRPr="00B4600B" w:rsidRDefault="000A5640" w:rsidP="00567B7D">
            <w:pPr>
              <w:pStyle w:val="TAL"/>
            </w:pPr>
          </w:p>
        </w:tc>
      </w:tr>
      <w:tr w:rsidR="000A5640" w:rsidRPr="00B4600B" w14:paraId="7E46C12C" w14:textId="77777777" w:rsidTr="00567B7D">
        <w:tc>
          <w:tcPr>
            <w:tcW w:w="4535" w:type="dxa"/>
            <w:tcBorders>
              <w:top w:val="single" w:sz="4" w:space="0" w:color="auto"/>
              <w:left w:val="single" w:sz="4" w:space="0" w:color="auto"/>
              <w:bottom w:val="single" w:sz="4" w:space="0" w:color="auto"/>
              <w:right w:val="single" w:sz="4" w:space="0" w:color="auto"/>
            </w:tcBorders>
          </w:tcPr>
          <w:p w14:paraId="2AF633BE" w14:textId="77777777" w:rsidR="000A5640" w:rsidRPr="00B4600B" w:rsidRDefault="000A5640" w:rsidP="00567B7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422BBAEB"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2AE9A5F"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F64EF8D" w14:textId="77777777" w:rsidR="000A5640" w:rsidRPr="00B4600B" w:rsidRDefault="000A5640" w:rsidP="00567B7D">
            <w:pPr>
              <w:pStyle w:val="TAL"/>
            </w:pPr>
          </w:p>
        </w:tc>
      </w:tr>
      <w:tr w:rsidR="000A5640" w:rsidRPr="00B4600B" w14:paraId="3346905B" w14:textId="77777777" w:rsidTr="00567B7D">
        <w:tc>
          <w:tcPr>
            <w:tcW w:w="4535" w:type="dxa"/>
            <w:tcBorders>
              <w:top w:val="single" w:sz="4" w:space="0" w:color="auto"/>
              <w:left w:val="single" w:sz="4" w:space="0" w:color="auto"/>
              <w:bottom w:val="single" w:sz="4" w:space="0" w:color="auto"/>
              <w:right w:val="single" w:sz="4" w:space="0" w:color="auto"/>
            </w:tcBorders>
          </w:tcPr>
          <w:p w14:paraId="7B6DA3BA" w14:textId="77777777" w:rsidR="000A5640" w:rsidRPr="00B4600B" w:rsidRDefault="000A5640" w:rsidP="00567B7D">
            <w:pPr>
              <w:pStyle w:val="TAL"/>
            </w:pPr>
            <w:r w:rsidRPr="00B4600B">
              <w:t xml:space="preserve">  </w:t>
            </w:r>
            <w:proofErr w:type="spellStart"/>
            <w:r w:rsidRPr="00B4600B">
              <w:t>precoderGranularity</w:t>
            </w:r>
            <w:proofErr w:type="spellEnd"/>
          </w:p>
        </w:tc>
        <w:tc>
          <w:tcPr>
            <w:tcW w:w="2267" w:type="dxa"/>
            <w:tcBorders>
              <w:top w:val="single" w:sz="4" w:space="0" w:color="auto"/>
              <w:left w:val="single" w:sz="4" w:space="0" w:color="auto"/>
              <w:bottom w:val="single" w:sz="4" w:space="0" w:color="auto"/>
              <w:right w:val="single" w:sz="4" w:space="0" w:color="auto"/>
            </w:tcBorders>
          </w:tcPr>
          <w:p w14:paraId="382F0265" w14:textId="77777777" w:rsidR="000A5640" w:rsidRPr="00B4600B" w:rsidRDefault="000A5640" w:rsidP="00567B7D">
            <w:pPr>
              <w:pStyle w:val="TAL"/>
            </w:pPr>
            <w:proofErr w:type="spellStart"/>
            <w:r w:rsidRPr="00B4600B">
              <w:t>sameAsREG</w:t>
            </w:r>
            <w:proofErr w:type="spellEnd"/>
            <w:r w:rsidRPr="00B4600B">
              <w:t>-bundle</w:t>
            </w:r>
          </w:p>
        </w:tc>
        <w:tc>
          <w:tcPr>
            <w:tcW w:w="1700" w:type="dxa"/>
            <w:tcBorders>
              <w:top w:val="single" w:sz="4" w:space="0" w:color="auto"/>
              <w:left w:val="single" w:sz="4" w:space="0" w:color="auto"/>
              <w:bottom w:val="single" w:sz="4" w:space="0" w:color="auto"/>
              <w:right w:val="single" w:sz="4" w:space="0" w:color="auto"/>
            </w:tcBorders>
          </w:tcPr>
          <w:p w14:paraId="7E7B9ED9"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89F9F1" w14:textId="77777777" w:rsidR="000A5640" w:rsidRPr="00B4600B" w:rsidRDefault="000A5640" w:rsidP="00567B7D">
            <w:pPr>
              <w:pStyle w:val="TAL"/>
            </w:pPr>
          </w:p>
        </w:tc>
      </w:tr>
      <w:tr w:rsidR="000A5640" w:rsidRPr="00B4600B" w14:paraId="5CDD30AC" w14:textId="77777777" w:rsidTr="00567B7D">
        <w:tc>
          <w:tcPr>
            <w:tcW w:w="4535" w:type="dxa"/>
            <w:tcBorders>
              <w:top w:val="single" w:sz="4" w:space="0" w:color="auto"/>
              <w:left w:val="single" w:sz="4" w:space="0" w:color="auto"/>
              <w:bottom w:val="single" w:sz="4" w:space="0" w:color="auto"/>
              <w:right w:val="single" w:sz="4" w:space="0" w:color="auto"/>
            </w:tcBorders>
          </w:tcPr>
          <w:p w14:paraId="351CCBED" w14:textId="77777777" w:rsidR="000A5640" w:rsidRPr="00B4600B" w:rsidRDefault="000A5640" w:rsidP="00567B7D">
            <w:pPr>
              <w:pStyle w:val="TAL"/>
            </w:pPr>
            <w:r w:rsidRPr="00B4600B">
              <w:t xml:space="preserve">  </w:t>
            </w:r>
            <w:proofErr w:type="spellStart"/>
            <w:r w:rsidRPr="00B4600B">
              <w:t>tci-StatesPDCCH-ToAddList</w:t>
            </w:r>
            <w:proofErr w:type="spellEnd"/>
            <w:r w:rsidRPr="00B4600B">
              <w:t xml:space="preserve"> SEQUENCE(SIZE (1..maxNrofTCI-StatesPDCCH)) OF TCI-</w:t>
            </w:r>
            <w:proofErr w:type="spellStart"/>
            <w:r w:rsidRPr="00B4600B">
              <w:t>StateId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2CC806E9" w14:textId="77777777" w:rsidR="000A5640" w:rsidRPr="00B4600B" w:rsidRDefault="000A5640" w:rsidP="00567B7D">
            <w:pPr>
              <w:pStyle w:val="TAL"/>
            </w:pPr>
            <w:r w:rsidRPr="00B4600B">
              <w:t>1 entry</w:t>
            </w:r>
          </w:p>
        </w:tc>
        <w:tc>
          <w:tcPr>
            <w:tcW w:w="1700" w:type="dxa"/>
            <w:tcBorders>
              <w:top w:val="single" w:sz="4" w:space="0" w:color="auto"/>
              <w:left w:val="single" w:sz="4" w:space="0" w:color="auto"/>
              <w:bottom w:val="single" w:sz="4" w:space="0" w:color="auto"/>
              <w:right w:val="single" w:sz="4" w:space="0" w:color="auto"/>
            </w:tcBorders>
          </w:tcPr>
          <w:p w14:paraId="10BDDAE2"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E82D974" w14:textId="77777777" w:rsidR="000A5640" w:rsidRPr="00B4600B" w:rsidRDefault="000A5640" w:rsidP="00567B7D">
            <w:pPr>
              <w:pStyle w:val="TAL"/>
            </w:pPr>
          </w:p>
        </w:tc>
      </w:tr>
      <w:tr w:rsidR="000A5640" w:rsidRPr="00B4600B" w14:paraId="10E6222C" w14:textId="77777777" w:rsidTr="00567B7D">
        <w:tc>
          <w:tcPr>
            <w:tcW w:w="4535" w:type="dxa"/>
            <w:tcBorders>
              <w:top w:val="single" w:sz="4" w:space="0" w:color="auto"/>
              <w:left w:val="single" w:sz="4" w:space="0" w:color="auto"/>
              <w:bottom w:val="nil"/>
              <w:right w:val="single" w:sz="4" w:space="0" w:color="auto"/>
            </w:tcBorders>
          </w:tcPr>
          <w:p w14:paraId="2CA12827" w14:textId="77777777" w:rsidR="000A5640" w:rsidRPr="00B4600B" w:rsidRDefault="000A5640" w:rsidP="00567B7D">
            <w:pPr>
              <w:pStyle w:val="TAL"/>
            </w:pPr>
            <w:r w:rsidRPr="00B4600B">
              <w:t xml:space="preserve">    TCI-</w:t>
            </w:r>
            <w:proofErr w:type="spellStart"/>
            <w:r w:rsidRPr="00B4600B">
              <w:t>StateId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3D8E28B3" w14:textId="77777777" w:rsidR="000A5640" w:rsidRPr="00B4600B" w:rsidRDefault="000A5640" w:rsidP="00567B7D">
            <w:pPr>
              <w:pStyle w:val="TAL"/>
            </w:pPr>
            <w:r w:rsidRPr="00B4600B">
              <w:t>0</w:t>
            </w:r>
          </w:p>
        </w:tc>
        <w:tc>
          <w:tcPr>
            <w:tcW w:w="1700" w:type="dxa"/>
            <w:tcBorders>
              <w:top w:val="single" w:sz="4" w:space="0" w:color="auto"/>
              <w:left w:val="single" w:sz="4" w:space="0" w:color="auto"/>
              <w:bottom w:val="single" w:sz="4" w:space="0" w:color="auto"/>
              <w:right w:val="single" w:sz="4" w:space="0" w:color="auto"/>
            </w:tcBorders>
          </w:tcPr>
          <w:p w14:paraId="11BC2E47" w14:textId="77777777" w:rsidR="000A5640" w:rsidRPr="00B4600B" w:rsidRDefault="000A5640" w:rsidP="00567B7D">
            <w:pPr>
              <w:pStyle w:val="TAL"/>
            </w:pPr>
            <w:r w:rsidRPr="00B4600B">
              <w:t>entry 1</w:t>
            </w:r>
          </w:p>
          <w:p w14:paraId="7B4805B3" w14:textId="77777777" w:rsidR="000A5640" w:rsidRPr="00B4600B" w:rsidRDefault="000A5640" w:rsidP="00567B7D">
            <w:pPr>
              <w:pStyle w:val="TAL"/>
            </w:pPr>
            <w:r w:rsidRPr="00B4600B">
              <w:t>TCI State #0</w:t>
            </w:r>
          </w:p>
        </w:tc>
        <w:tc>
          <w:tcPr>
            <w:tcW w:w="1245" w:type="dxa"/>
            <w:tcBorders>
              <w:top w:val="single" w:sz="4" w:space="0" w:color="auto"/>
              <w:left w:val="single" w:sz="4" w:space="0" w:color="auto"/>
              <w:bottom w:val="single" w:sz="4" w:space="0" w:color="auto"/>
              <w:right w:val="single" w:sz="4" w:space="0" w:color="auto"/>
            </w:tcBorders>
          </w:tcPr>
          <w:p w14:paraId="150F8ECE" w14:textId="77777777" w:rsidR="000A5640" w:rsidRPr="00B4600B" w:rsidRDefault="000A5640" w:rsidP="00567B7D">
            <w:pPr>
              <w:pStyle w:val="TAL"/>
            </w:pPr>
          </w:p>
        </w:tc>
      </w:tr>
      <w:tr w:rsidR="000A5640" w:rsidRPr="00B4600B" w14:paraId="0DA898BE" w14:textId="77777777" w:rsidTr="00567B7D">
        <w:tc>
          <w:tcPr>
            <w:tcW w:w="4535" w:type="dxa"/>
            <w:tcBorders>
              <w:top w:val="nil"/>
              <w:left w:val="single" w:sz="4" w:space="0" w:color="auto"/>
              <w:bottom w:val="single" w:sz="4" w:space="0" w:color="auto"/>
              <w:right w:val="single" w:sz="4" w:space="0" w:color="auto"/>
            </w:tcBorders>
          </w:tcPr>
          <w:p w14:paraId="67B9A156" w14:textId="77777777" w:rsidR="000A5640" w:rsidRPr="00B4600B" w:rsidRDefault="000A5640"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576F58A7" w14:textId="77777777" w:rsidR="000A5640" w:rsidRPr="00B4600B" w:rsidRDefault="000A5640" w:rsidP="00567B7D">
            <w:pPr>
              <w:pStyle w:val="TAL"/>
            </w:pPr>
            <w:r w:rsidRPr="00B4600B">
              <w:t>1</w:t>
            </w:r>
          </w:p>
        </w:tc>
        <w:tc>
          <w:tcPr>
            <w:tcW w:w="1700" w:type="dxa"/>
            <w:tcBorders>
              <w:top w:val="single" w:sz="4" w:space="0" w:color="auto"/>
              <w:left w:val="single" w:sz="4" w:space="0" w:color="auto"/>
              <w:bottom w:val="single" w:sz="4" w:space="0" w:color="auto"/>
              <w:right w:val="single" w:sz="4" w:space="0" w:color="auto"/>
            </w:tcBorders>
          </w:tcPr>
          <w:p w14:paraId="65A8D489" w14:textId="77777777" w:rsidR="000A5640" w:rsidRPr="00B4600B" w:rsidRDefault="000A5640" w:rsidP="00567B7D">
            <w:pPr>
              <w:pStyle w:val="TAL"/>
            </w:pPr>
            <w:r w:rsidRPr="00B4600B">
              <w:t>TCI State #1</w:t>
            </w:r>
          </w:p>
        </w:tc>
        <w:tc>
          <w:tcPr>
            <w:tcW w:w="1245" w:type="dxa"/>
            <w:tcBorders>
              <w:top w:val="single" w:sz="4" w:space="0" w:color="auto"/>
              <w:left w:val="single" w:sz="4" w:space="0" w:color="auto"/>
              <w:bottom w:val="single" w:sz="4" w:space="0" w:color="auto"/>
              <w:right w:val="single" w:sz="4" w:space="0" w:color="auto"/>
            </w:tcBorders>
          </w:tcPr>
          <w:p w14:paraId="18EE6BC1" w14:textId="77777777" w:rsidR="000A5640" w:rsidRPr="00B4600B" w:rsidRDefault="000A5640" w:rsidP="00567B7D">
            <w:pPr>
              <w:pStyle w:val="TAL"/>
            </w:pPr>
          </w:p>
        </w:tc>
      </w:tr>
      <w:tr w:rsidR="000A5640" w:rsidRPr="00B4600B" w14:paraId="545B4125" w14:textId="77777777" w:rsidTr="00567B7D">
        <w:tc>
          <w:tcPr>
            <w:tcW w:w="4535" w:type="dxa"/>
            <w:tcBorders>
              <w:top w:val="single" w:sz="4" w:space="0" w:color="auto"/>
              <w:left w:val="single" w:sz="4" w:space="0" w:color="auto"/>
              <w:bottom w:val="single" w:sz="4" w:space="0" w:color="auto"/>
              <w:right w:val="single" w:sz="4" w:space="0" w:color="auto"/>
            </w:tcBorders>
          </w:tcPr>
          <w:p w14:paraId="17F86B65" w14:textId="77777777" w:rsidR="000A5640" w:rsidRPr="00B4600B" w:rsidRDefault="000A5640" w:rsidP="00567B7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03CC846"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6DC0351"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7804C1" w14:textId="77777777" w:rsidR="000A5640" w:rsidRPr="00B4600B" w:rsidRDefault="000A5640" w:rsidP="00567B7D">
            <w:pPr>
              <w:pStyle w:val="TAL"/>
            </w:pPr>
          </w:p>
        </w:tc>
      </w:tr>
      <w:tr w:rsidR="000A5640" w:rsidRPr="00B4600B" w14:paraId="7290E2E9" w14:textId="77777777" w:rsidTr="00567B7D">
        <w:tc>
          <w:tcPr>
            <w:tcW w:w="4535" w:type="dxa"/>
            <w:tcBorders>
              <w:top w:val="single" w:sz="4" w:space="0" w:color="auto"/>
              <w:left w:val="single" w:sz="4" w:space="0" w:color="auto"/>
              <w:bottom w:val="single" w:sz="4" w:space="0" w:color="auto"/>
              <w:right w:val="single" w:sz="4" w:space="0" w:color="auto"/>
            </w:tcBorders>
          </w:tcPr>
          <w:p w14:paraId="4BDF0AE6" w14:textId="77777777" w:rsidR="000A5640" w:rsidRPr="00B4600B" w:rsidRDefault="000A5640" w:rsidP="00567B7D">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6B1E6F5"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F610D5"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7F08E53" w14:textId="77777777" w:rsidR="000A5640" w:rsidRPr="00B4600B" w:rsidRDefault="000A5640" w:rsidP="00567B7D">
            <w:pPr>
              <w:pStyle w:val="TAL"/>
            </w:pPr>
          </w:p>
        </w:tc>
      </w:tr>
    </w:tbl>
    <w:p w14:paraId="3B5DFFE7" w14:textId="77777777" w:rsidR="000A5640" w:rsidRPr="00B4600B" w:rsidRDefault="000A5640" w:rsidP="000A56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A5640" w:rsidRPr="00B4600B" w14:paraId="32419859" w14:textId="77777777" w:rsidTr="00567B7D">
        <w:tc>
          <w:tcPr>
            <w:tcW w:w="3936" w:type="dxa"/>
            <w:tcBorders>
              <w:top w:val="single" w:sz="4" w:space="0" w:color="auto"/>
              <w:left w:val="single" w:sz="4" w:space="0" w:color="auto"/>
              <w:bottom w:val="single" w:sz="4" w:space="0" w:color="auto"/>
              <w:right w:val="single" w:sz="4" w:space="0" w:color="auto"/>
            </w:tcBorders>
            <w:hideMark/>
          </w:tcPr>
          <w:p w14:paraId="202F131E" w14:textId="77777777" w:rsidR="000A5640" w:rsidRPr="00B4600B" w:rsidRDefault="000A5640" w:rsidP="00567B7D">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48FD2357" w14:textId="77777777" w:rsidR="000A5640" w:rsidRPr="00B4600B" w:rsidRDefault="000A5640" w:rsidP="00567B7D">
            <w:pPr>
              <w:pStyle w:val="TAH"/>
            </w:pPr>
            <w:r w:rsidRPr="00B4600B">
              <w:t>Explanation</w:t>
            </w:r>
          </w:p>
        </w:tc>
      </w:tr>
      <w:tr w:rsidR="000A5640" w:rsidRPr="00B4600B" w14:paraId="59BB8A26" w14:textId="77777777" w:rsidTr="00567B7D">
        <w:tc>
          <w:tcPr>
            <w:tcW w:w="3936" w:type="dxa"/>
            <w:tcBorders>
              <w:top w:val="single" w:sz="4" w:space="0" w:color="auto"/>
              <w:left w:val="single" w:sz="4" w:space="0" w:color="auto"/>
              <w:bottom w:val="single" w:sz="4" w:space="0" w:color="auto"/>
              <w:right w:val="single" w:sz="4" w:space="0" w:color="auto"/>
            </w:tcBorders>
            <w:hideMark/>
          </w:tcPr>
          <w:p w14:paraId="197E5CB6" w14:textId="77777777" w:rsidR="000A5640" w:rsidRPr="00B4600B" w:rsidRDefault="000A5640" w:rsidP="00567B7D">
            <w:pPr>
              <w:pStyle w:val="TAL"/>
            </w:pPr>
            <w:r w:rsidRPr="00B4600B">
              <w:t>DEMOD_FR1</w:t>
            </w:r>
          </w:p>
        </w:tc>
        <w:tc>
          <w:tcPr>
            <w:tcW w:w="5811" w:type="dxa"/>
            <w:tcBorders>
              <w:top w:val="single" w:sz="4" w:space="0" w:color="auto"/>
              <w:left w:val="single" w:sz="4" w:space="0" w:color="auto"/>
              <w:bottom w:val="single" w:sz="4" w:space="0" w:color="auto"/>
              <w:right w:val="single" w:sz="4" w:space="0" w:color="auto"/>
            </w:tcBorders>
            <w:hideMark/>
          </w:tcPr>
          <w:p w14:paraId="1FB76572" w14:textId="77777777" w:rsidR="000A5640" w:rsidRPr="00B4600B" w:rsidRDefault="000A5640" w:rsidP="00567B7D">
            <w:pPr>
              <w:pStyle w:val="TAL"/>
              <w:rPr>
                <w:lang w:eastAsia="ja-JP"/>
              </w:rPr>
            </w:pPr>
            <w:r w:rsidRPr="00B4600B">
              <w:rPr>
                <w:lang w:eastAsia="ja-JP"/>
              </w:rPr>
              <w:t xml:space="preserve">DEMOD testing in FR1. </w:t>
            </w:r>
          </w:p>
        </w:tc>
      </w:tr>
      <w:tr w:rsidR="000A5640" w:rsidRPr="00B4600B" w14:paraId="00ACB90F" w14:textId="77777777" w:rsidTr="00567B7D">
        <w:tc>
          <w:tcPr>
            <w:tcW w:w="3936" w:type="dxa"/>
            <w:tcBorders>
              <w:top w:val="single" w:sz="4" w:space="0" w:color="auto"/>
              <w:left w:val="single" w:sz="4" w:space="0" w:color="auto"/>
              <w:bottom w:val="single" w:sz="4" w:space="0" w:color="auto"/>
              <w:right w:val="single" w:sz="4" w:space="0" w:color="auto"/>
            </w:tcBorders>
            <w:hideMark/>
          </w:tcPr>
          <w:p w14:paraId="0AAFB571" w14:textId="77777777" w:rsidR="000A5640" w:rsidRPr="00B4600B" w:rsidRDefault="000A5640" w:rsidP="00567B7D">
            <w:pPr>
              <w:pStyle w:val="TAL"/>
            </w:pPr>
            <w:r w:rsidRPr="00B4600B">
              <w:t>DEMOD_FR2</w:t>
            </w:r>
          </w:p>
        </w:tc>
        <w:tc>
          <w:tcPr>
            <w:tcW w:w="5811" w:type="dxa"/>
            <w:tcBorders>
              <w:top w:val="single" w:sz="4" w:space="0" w:color="auto"/>
              <w:left w:val="single" w:sz="4" w:space="0" w:color="auto"/>
              <w:bottom w:val="single" w:sz="4" w:space="0" w:color="auto"/>
              <w:right w:val="single" w:sz="4" w:space="0" w:color="auto"/>
            </w:tcBorders>
            <w:hideMark/>
          </w:tcPr>
          <w:p w14:paraId="11D0572B" w14:textId="77777777" w:rsidR="000A5640" w:rsidRPr="00B4600B" w:rsidRDefault="000A5640" w:rsidP="00567B7D">
            <w:pPr>
              <w:pStyle w:val="TAL"/>
              <w:rPr>
                <w:lang w:eastAsia="ja-JP"/>
              </w:rPr>
            </w:pPr>
            <w:r w:rsidRPr="00B4600B">
              <w:rPr>
                <w:lang w:eastAsia="ja-JP"/>
              </w:rPr>
              <w:t xml:space="preserve">DEMOD testing in FR2. </w:t>
            </w:r>
          </w:p>
        </w:tc>
      </w:tr>
      <w:tr w:rsidR="000A5640" w:rsidRPr="00B4600B" w14:paraId="1A361CA5" w14:textId="77777777" w:rsidTr="00567B7D">
        <w:tc>
          <w:tcPr>
            <w:tcW w:w="3936" w:type="dxa"/>
            <w:tcBorders>
              <w:top w:val="single" w:sz="4" w:space="0" w:color="auto"/>
              <w:left w:val="single" w:sz="4" w:space="0" w:color="auto"/>
              <w:bottom w:val="single" w:sz="4" w:space="0" w:color="auto"/>
              <w:right w:val="single" w:sz="4" w:space="0" w:color="auto"/>
            </w:tcBorders>
          </w:tcPr>
          <w:p w14:paraId="7D441CE8" w14:textId="77777777" w:rsidR="000A5640" w:rsidRPr="00B4600B" w:rsidRDefault="000A5640" w:rsidP="00567B7D">
            <w:pPr>
              <w:pStyle w:val="TAL"/>
            </w:pPr>
            <w:r w:rsidRPr="00B4600B">
              <w:t>PDCCH_FR1</w:t>
            </w:r>
          </w:p>
        </w:tc>
        <w:tc>
          <w:tcPr>
            <w:tcW w:w="5811" w:type="dxa"/>
            <w:tcBorders>
              <w:top w:val="single" w:sz="4" w:space="0" w:color="auto"/>
              <w:left w:val="single" w:sz="4" w:space="0" w:color="auto"/>
              <w:bottom w:val="single" w:sz="4" w:space="0" w:color="auto"/>
              <w:right w:val="single" w:sz="4" w:space="0" w:color="auto"/>
            </w:tcBorders>
          </w:tcPr>
          <w:p w14:paraId="3915F3C8" w14:textId="77777777" w:rsidR="000A5640" w:rsidRPr="00B4600B" w:rsidRDefault="000A5640" w:rsidP="00567B7D">
            <w:pPr>
              <w:pStyle w:val="TAL"/>
              <w:rPr>
                <w:lang w:eastAsia="ja-JP"/>
              </w:rPr>
            </w:pPr>
            <w:r w:rsidRPr="00B4600B">
              <w:rPr>
                <w:lang w:eastAsia="ja-JP"/>
              </w:rPr>
              <w:t>PDCCH testing in FR1</w:t>
            </w:r>
          </w:p>
        </w:tc>
      </w:tr>
      <w:tr w:rsidR="000A5640" w:rsidRPr="00B4600B" w14:paraId="1F591B99" w14:textId="77777777" w:rsidTr="00567B7D">
        <w:tc>
          <w:tcPr>
            <w:tcW w:w="3936" w:type="dxa"/>
            <w:tcBorders>
              <w:top w:val="single" w:sz="4" w:space="0" w:color="auto"/>
              <w:left w:val="single" w:sz="4" w:space="0" w:color="auto"/>
              <w:bottom w:val="single" w:sz="4" w:space="0" w:color="auto"/>
              <w:right w:val="single" w:sz="4" w:space="0" w:color="auto"/>
            </w:tcBorders>
          </w:tcPr>
          <w:p w14:paraId="28F5A961" w14:textId="77777777" w:rsidR="000A5640" w:rsidRPr="00B4600B" w:rsidRDefault="000A5640" w:rsidP="00567B7D">
            <w:pPr>
              <w:pStyle w:val="TAL"/>
            </w:pPr>
            <w:r w:rsidRPr="00B4600B">
              <w:t>PDCCH_FR2</w:t>
            </w:r>
          </w:p>
        </w:tc>
        <w:tc>
          <w:tcPr>
            <w:tcW w:w="5811" w:type="dxa"/>
            <w:tcBorders>
              <w:top w:val="single" w:sz="4" w:space="0" w:color="auto"/>
              <w:left w:val="single" w:sz="4" w:space="0" w:color="auto"/>
              <w:bottom w:val="single" w:sz="4" w:space="0" w:color="auto"/>
              <w:right w:val="single" w:sz="4" w:space="0" w:color="auto"/>
            </w:tcBorders>
          </w:tcPr>
          <w:p w14:paraId="736FB3FE" w14:textId="77777777" w:rsidR="000A5640" w:rsidRPr="00B4600B" w:rsidRDefault="000A5640" w:rsidP="00567B7D">
            <w:pPr>
              <w:pStyle w:val="TAL"/>
              <w:rPr>
                <w:lang w:eastAsia="ja-JP"/>
              </w:rPr>
            </w:pPr>
            <w:r w:rsidRPr="00B4600B">
              <w:rPr>
                <w:lang w:eastAsia="ja-JP"/>
              </w:rPr>
              <w:t>PDCCH testing in FR2</w:t>
            </w:r>
          </w:p>
        </w:tc>
      </w:tr>
      <w:tr w:rsidR="000A5640" w:rsidRPr="00B4600B" w14:paraId="30C20FEB" w14:textId="77777777" w:rsidTr="00567B7D">
        <w:tc>
          <w:tcPr>
            <w:tcW w:w="3936" w:type="dxa"/>
            <w:tcBorders>
              <w:top w:val="single" w:sz="4" w:space="0" w:color="auto"/>
              <w:left w:val="single" w:sz="4" w:space="0" w:color="auto"/>
              <w:bottom w:val="single" w:sz="4" w:space="0" w:color="auto"/>
              <w:right w:val="single" w:sz="4" w:space="0" w:color="auto"/>
            </w:tcBorders>
          </w:tcPr>
          <w:p w14:paraId="38848E08" w14:textId="77777777" w:rsidR="000A5640" w:rsidRPr="00B4600B" w:rsidRDefault="000A5640" w:rsidP="00567B7D">
            <w:pPr>
              <w:pStyle w:val="TAL"/>
            </w:pPr>
            <w:r w:rsidRPr="00B4600B">
              <w:t>CSI_FR1</w:t>
            </w:r>
          </w:p>
        </w:tc>
        <w:tc>
          <w:tcPr>
            <w:tcW w:w="5811" w:type="dxa"/>
            <w:tcBorders>
              <w:top w:val="single" w:sz="4" w:space="0" w:color="auto"/>
              <w:left w:val="single" w:sz="4" w:space="0" w:color="auto"/>
              <w:bottom w:val="single" w:sz="4" w:space="0" w:color="auto"/>
              <w:right w:val="single" w:sz="4" w:space="0" w:color="auto"/>
            </w:tcBorders>
          </w:tcPr>
          <w:p w14:paraId="50498D64" w14:textId="77777777" w:rsidR="000A5640" w:rsidRPr="00B4600B" w:rsidRDefault="000A5640" w:rsidP="00567B7D">
            <w:pPr>
              <w:pStyle w:val="TAL"/>
              <w:rPr>
                <w:lang w:eastAsia="ja-JP"/>
              </w:rPr>
            </w:pPr>
            <w:r w:rsidRPr="00B4600B">
              <w:rPr>
                <w:lang w:eastAsia="ja-JP"/>
              </w:rPr>
              <w:t>CSI testing in FR1</w:t>
            </w:r>
          </w:p>
        </w:tc>
      </w:tr>
      <w:tr w:rsidR="000A5640" w:rsidRPr="00B4600B" w14:paraId="0B3D4179" w14:textId="77777777" w:rsidTr="00567B7D">
        <w:tc>
          <w:tcPr>
            <w:tcW w:w="3936" w:type="dxa"/>
            <w:tcBorders>
              <w:top w:val="single" w:sz="4" w:space="0" w:color="auto"/>
              <w:left w:val="single" w:sz="4" w:space="0" w:color="auto"/>
              <w:bottom w:val="single" w:sz="4" w:space="0" w:color="auto"/>
              <w:right w:val="single" w:sz="4" w:space="0" w:color="auto"/>
            </w:tcBorders>
          </w:tcPr>
          <w:p w14:paraId="1FE97501" w14:textId="77777777" w:rsidR="000A5640" w:rsidRPr="00B4600B" w:rsidRDefault="000A5640" w:rsidP="00567B7D">
            <w:pPr>
              <w:pStyle w:val="TAL"/>
            </w:pPr>
            <w:r w:rsidRPr="00B4600B">
              <w:t>CSI_FR2</w:t>
            </w:r>
          </w:p>
        </w:tc>
        <w:tc>
          <w:tcPr>
            <w:tcW w:w="5811" w:type="dxa"/>
            <w:tcBorders>
              <w:top w:val="single" w:sz="4" w:space="0" w:color="auto"/>
              <w:left w:val="single" w:sz="4" w:space="0" w:color="auto"/>
              <w:bottom w:val="single" w:sz="4" w:space="0" w:color="auto"/>
              <w:right w:val="single" w:sz="4" w:space="0" w:color="auto"/>
            </w:tcBorders>
          </w:tcPr>
          <w:p w14:paraId="5A3A578A" w14:textId="77777777" w:rsidR="000A5640" w:rsidRPr="00B4600B" w:rsidRDefault="000A5640" w:rsidP="00567B7D">
            <w:pPr>
              <w:pStyle w:val="TAL"/>
              <w:rPr>
                <w:lang w:eastAsia="ja-JP"/>
              </w:rPr>
            </w:pPr>
            <w:r w:rsidRPr="00B4600B">
              <w:rPr>
                <w:lang w:eastAsia="ja-JP"/>
              </w:rPr>
              <w:t>CSI testing in FR2</w:t>
            </w:r>
          </w:p>
        </w:tc>
      </w:tr>
    </w:tbl>
    <w:p w14:paraId="4805677E" w14:textId="77777777" w:rsidR="000A5640" w:rsidRPr="00B4600B" w:rsidRDefault="000A5640" w:rsidP="000A5640"/>
    <w:p w14:paraId="126030E1" w14:textId="77777777" w:rsidR="000A5640" w:rsidRPr="00B4600B" w:rsidRDefault="000A5640" w:rsidP="000A5640">
      <w:pPr>
        <w:pStyle w:val="TH"/>
        <w:rPr>
          <w:i/>
          <w:iCs/>
        </w:rPr>
      </w:pPr>
      <w:r w:rsidRPr="00B4600B">
        <w:t xml:space="preserve">Table 5.4.2.0-7: PDCCH </w:t>
      </w:r>
      <w:r w:rsidRPr="00B4600B">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5640" w:rsidRPr="00B4600B" w14:paraId="23A6722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F3FF4FE" w14:textId="77777777" w:rsidR="000A5640" w:rsidRPr="00B4600B" w:rsidRDefault="000A5640" w:rsidP="00567B7D">
            <w:pPr>
              <w:pStyle w:val="TAH"/>
              <w:jc w:val="left"/>
              <w:rPr>
                <w:b w:val="0"/>
              </w:rPr>
            </w:pPr>
            <w:r w:rsidRPr="00B4600B">
              <w:rPr>
                <w:b w:val="0"/>
              </w:rPr>
              <w:t>Derivation Path: Table 4.6.3-162</w:t>
            </w:r>
          </w:p>
        </w:tc>
      </w:tr>
      <w:tr w:rsidR="000A5640" w:rsidRPr="00B4600B" w14:paraId="26A155C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3769072" w14:textId="77777777" w:rsidR="000A5640" w:rsidRPr="00B4600B" w:rsidRDefault="000A5640" w:rsidP="00567B7D">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90416D" w14:textId="77777777" w:rsidR="000A5640" w:rsidRPr="00B4600B" w:rsidRDefault="000A5640" w:rsidP="00567B7D">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572ACE89" w14:textId="77777777" w:rsidR="000A5640" w:rsidRPr="00B4600B" w:rsidRDefault="000A5640" w:rsidP="00567B7D">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204232BE" w14:textId="77777777" w:rsidR="000A5640" w:rsidRPr="00B4600B" w:rsidRDefault="000A5640" w:rsidP="00567B7D">
            <w:pPr>
              <w:pStyle w:val="TAH"/>
            </w:pPr>
            <w:r w:rsidRPr="00B4600B">
              <w:t>Condition</w:t>
            </w:r>
          </w:p>
        </w:tc>
      </w:tr>
      <w:tr w:rsidR="000A5640" w:rsidRPr="00B4600B" w14:paraId="1340837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6637F78" w14:textId="77777777" w:rsidR="000A5640" w:rsidRPr="00B4600B" w:rsidRDefault="000A5640" w:rsidP="00567B7D">
            <w:pPr>
              <w:pStyle w:val="TAL"/>
            </w:pPr>
            <w:proofErr w:type="spellStart"/>
            <w:r w:rsidRPr="00B4600B">
              <w:t>SearchSpace</w:t>
            </w:r>
            <w:proofErr w:type="spellEnd"/>
            <w:r w:rsidRPr="00B4600B">
              <w:t xml:space="preserv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021DD479"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D6CCA12"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910382" w14:textId="77777777" w:rsidR="000A5640" w:rsidRPr="00B4600B" w:rsidRDefault="000A5640" w:rsidP="00567B7D">
            <w:pPr>
              <w:pStyle w:val="TAL"/>
            </w:pPr>
          </w:p>
        </w:tc>
      </w:tr>
      <w:tr w:rsidR="000A5640" w:rsidRPr="00B4600B" w14:paraId="008C07A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CFF7180" w14:textId="77777777" w:rsidR="000A5640" w:rsidRPr="00B4600B" w:rsidRDefault="000A5640" w:rsidP="00567B7D">
            <w:pPr>
              <w:pStyle w:val="TAL"/>
            </w:pPr>
            <w:r w:rsidRPr="00B4600B">
              <w:t xml:space="preserve">  </w:t>
            </w:r>
            <w:proofErr w:type="spellStart"/>
            <w:r w:rsidRPr="00B4600B">
              <w:t>monitoringSlotPeriodicityAndOffset</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5EB2011B"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DE15F31"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0DDAB3" w14:textId="77777777" w:rsidR="000A5640" w:rsidRPr="00B4600B" w:rsidRDefault="000A5640" w:rsidP="00567B7D">
            <w:pPr>
              <w:pStyle w:val="TAL"/>
            </w:pPr>
          </w:p>
        </w:tc>
      </w:tr>
      <w:tr w:rsidR="000A5640" w:rsidRPr="00B4600B" w14:paraId="6E94230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70D760B" w14:textId="77777777" w:rsidR="000A5640" w:rsidRPr="00B4600B" w:rsidRDefault="000A5640" w:rsidP="00567B7D">
            <w:pPr>
              <w:pStyle w:val="TAL"/>
            </w:pPr>
            <w:r w:rsidRPr="00B4600B">
              <w:t xml:space="preserve">    sl1</w:t>
            </w:r>
          </w:p>
        </w:tc>
        <w:tc>
          <w:tcPr>
            <w:tcW w:w="2267" w:type="dxa"/>
            <w:tcBorders>
              <w:top w:val="single" w:sz="4" w:space="0" w:color="auto"/>
              <w:left w:val="single" w:sz="4" w:space="0" w:color="auto"/>
              <w:bottom w:val="single" w:sz="4" w:space="0" w:color="auto"/>
              <w:right w:val="single" w:sz="4" w:space="0" w:color="auto"/>
            </w:tcBorders>
            <w:hideMark/>
          </w:tcPr>
          <w:p w14:paraId="7A765391" w14:textId="77777777" w:rsidR="000A5640" w:rsidRPr="00B4600B" w:rsidRDefault="000A5640" w:rsidP="00567B7D">
            <w:pPr>
              <w:pStyle w:val="TAL"/>
            </w:pPr>
            <w:r w:rsidRPr="00B4600B">
              <w:t>NULL</w:t>
            </w:r>
          </w:p>
        </w:tc>
        <w:tc>
          <w:tcPr>
            <w:tcW w:w="1700" w:type="dxa"/>
            <w:tcBorders>
              <w:top w:val="single" w:sz="4" w:space="0" w:color="auto"/>
              <w:left w:val="single" w:sz="4" w:space="0" w:color="auto"/>
              <w:bottom w:val="single" w:sz="4" w:space="0" w:color="auto"/>
              <w:right w:val="single" w:sz="4" w:space="0" w:color="auto"/>
            </w:tcBorders>
          </w:tcPr>
          <w:p w14:paraId="2870E9A3"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EBFC924" w14:textId="77777777" w:rsidR="000A5640" w:rsidRPr="00B4600B" w:rsidRDefault="000A5640" w:rsidP="00567B7D">
            <w:pPr>
              <w:pStyle w:val="TAL"/>
            </w:pPr>
          </w:p>
        </w:tc>
      </w:tr>
      <w:tr w:rsidR="000A5640" w:rsidRPr="00B4600B" w14:paraId="4F28FDD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41078D1" w14:textId="77777777" w:rsidR="000A5640" w:rsidRPr="00B4600B" w:rsidRDefault="000A5640" w:rsidP="00567B7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46F7C976"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AF87E0C"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A086575" w14:textId="77777777" w:rsidR="000A5640" w:rsidRPr="00B4600B" w:rsidRDefault="000A5640" w:rsidP="00567B7D">
            <w:pPr>
              <w:pStyle w:val="TAL"/>
            </w:pPr>
          </w:p>
        </w:tc>
      </w:tr>
      <w:tr w:rsidR="000A5640" w:rsidRPr="00B4600B" w14:paraId="004F4F1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29EEDC1" w14:textId="77777777" w:rsidR="000A5640" w:rsidRPr="00B4600B" w:rsidRDefault="000A5640" w:rsidP="00567B7D">
            <w:pPr>
              <w:pStyle w:val="TAL"/>
            </w:pPr>
            <w:r w:rsidRPr="00B4600B">
              <w:t xml:space="preserve">  </w:t>
            </w:r>
            <w:proofErr w:type="spellStart"/>
            <w:r w:rsidRPr="00B4600B">
              <w:t>monitoringSymbolsWithinSlot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13FE59" w14:textId="77777777" w:rsidR="000A5640" w:rsidRPr="00B4600B" w:rsidRDefault="000A5640" w:rsidP="00567B7D">
            <w:pPr>
              <w:pStyle w:val="TAL"/>
            </w:pPr>
            <w:r w:rsidRPr="00B4600B">
              <w:t>10000000000000</w:t>
            </w:r>
          </w:p>
        </w:tc>
        <w:tc>
          <w:tcPr>
            <w:tcW w:w="1700" w:type="dxa"/>
            <w:tcBorders>
              <w:top w:val="single" w:sz="4" w:space="0" w:color="auto"/>
              <w:left w:val="single" w:sz="4" w:space="0" w:color="auto"/>
              <w:bottom w:val="single" w:sz="4" w:space="0" w:color="auto"/>
              <w:right w:val="single" w:sz="4" w:space="0" w:color="auto"/>
            </w:tcBorders>
          </w:tcPr>
          <w:p w14:paraId="58117246" w14:textId="77777777" w:rsidR="000A5640" w:rsidRPr="00B4600B" w:rsidRDefault="000A5640" w:rsidP="00567B7D">
            <w:pPr>
              <w:pStyle w:val="TAL"/>
            </w:pPr>
            <w:r w:rsidRPr="00B4600B">
              <w:t>Starting symbol 0</w:t>
            </w:r>
          </w:p>
        </w:tc>
        <w:tc>
          <w:tcPr>
            <w:tcW w:w="1245" w:type="dxa"/>
            <w:tcBorders>
              <w:top w:val="single" w:sz="4" w:space="0" w:color="auto"/>
              <w:left w:val="single" w:sz="4" w:space="0" w:color="auto"/>
              <w:bottom w:val="single" w:sz="4" w:space="0" w:color="auto"/>
              <w:right w:val="single" w:sz="4" w:space="0" w:color="auto"/>
            </w:tcBorders>
          </w:tcPr>
          <w:p w14:paraId="3059CE62" w14:textId="77777777" w:rsidR="000A5640" w:rsidRPr="00B4600B" w:rsidRDefault="000A5640" w:rsidP="00567B7D">
            <w:pPr>
              <w:pStyle w:val="TAL"/>
            </w:pPr>
          </w:p>
        </w:tc>
      </w:tr>
      <w:tr w:rsidR="000A5640" w:rsidRPr="00B4600B" w14:paraId="7CBD27E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9A9FEA" w14:textId="77777777" w:rsidR="000A5640" w:rsidRPr="00B4600B" w:rsidRDefault="000A5640" w:rsidP="00567B7D">
            <w:pPr>
              <w:pStyle w:val="TAL"/>
            </w:pPr>
            <w:r w:rsidRPr="00B4600B">
              <w:t xml:space="preserve">  </w:t>
            </w:r>
            <w:proofErr w:type="spellStart"/>
            <w:r w:rsidRPr="00B4600B">
              <w:t>nrofCandidates</w:t>
            </w:r>
            <w:proofErr w:type="spellEnd"/>
            <w:r w:rsidRPr="00B4600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F5BD6F"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1712312"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C5B118C" w14:textId="77777777" w:rsidR="000A5640" w:rsidRPr="00B4600B" w:rsidRDefault="000A5640" w:rsidP="00567B7D">
            <w:pPr>
              <w:pStyle w:val="TAL"/>
            </w:pPr>
          </w:p>
        </w:tc>
      </w:tr>
      <w:tr w:rsidR="000A5640" w:rsidRPr="00B4600B" w14:paraId="70EE664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FB10B5A" w14:textId="77777777" w:rsidR="000A5640" w:rsidRPr="00B4600B" w:rsidRDefault="000A5640" w:rsidP="00567B7D">
            <w:pPr>
              <w:pStyle w:val="TAL"/>
            </w:pPr>
            <w:r w:rsidRPr="00B4600B">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460D89AF" w14:textId="77777777" w:rsidR="000A5640" w:rsidRPr="00B4600B" w:rsidRDefault="000A5640" w:rsidP="00567B7D">
            <w:pPr>
              <w:pStyle w:val="TAL"/>
            </w:pPr>
            <w:r w:rsidRPr="00B4600B">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1067E082"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C1C9E36" w14:textId="77777777" w:rsidR="000A5640" w:rsidRPr="00B4600B" w:rsidRDefault="000A5640" w:rsidP="00567B7D">
            <w:pPr>
              <w:pStyle w:val="TAL"/>
            </w:pPr>
          </w:p>
        </w:tc>
      </w:tr>
      <w:tr w:rsidR="000A5640" w:rsidRPr="00B4600B" w14:paraId="21C7BF5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4D71BA6" w14:textId="77777777" w:rsidR="000A5640" w:rsidRPr="00B4600B" w:rsidRDefault="000A5640" w:rsidP="00567B7D">
            <w:pPr>
              <w:pStyle w:val="TAL"/>
            </w:pPr>
            <w:r w:rsidRPr="00B4600B">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4B4C5F09" w14:textId="77777777" w:rsidR="000A5640" w:rsidRPr="00B4600B" w:rsidRDefault="000A5640" w:rsidP="00567B7D">
            <w:pPr>
              <w:pStyle w:val="TAL"/>
            </w:pPr>
            <w:r w:rsidRPr="00B4600B">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4BE6AACB"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B33155F" w14:textId="77777777" w:rsidR="000A5640" w:rsidRPr="00B4600B" w:rsidRDefault="000A5640" w:rsidP="00567B7D">
            <w:pPr>
              <w:pStyle w:val="TAL"/>
            </w:pPr>
          </w:p>
        </w:tc>
      </w:tr>
      <w:tr w:rsidR="000A5640" w:rsidRPr="00B4600B" w14:paraId="171550E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7055BAF" w14:textId="77777777" w:rsidR="000A5640" w:rsidRPr="00B4600B" w:rsidRDefault="000A5640" w:rsidP="00567B7D">
            <w:pPr>
              <w:pStyle w:val="TAL"/>
            </w:pPr>
            <w:r w:rsidRPr="00B4600B">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739AF694" w14:textId="77777777" w:rsidR="000A5640" w:rsidRPr="00B4600B" w:rsidRDefault="000A5640" w:rsidP="00567B7D">
            <w:pPr>
              <w:pStyle w:val="TAL"/>
            </w:pPr>
            <w:r w:rsidRPr="00B4600B">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1AF279D6"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38DA23" w14:textId="77777777" w:rsidR="000A5640" w:rsidRPr="00B4600B" w:rsidRDefault="000A5640" w:rsidP="00567B7D">
            <w:pPr>
              <w:pStyle w:val="TAL"/>
            </w:pPr>
          </w:p>
        </w:tc>
      </w:tr>
      <w:tr w:rsidR="000A5640" w:rsidRPr="00B4600B" w14:paraId="234A798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7CE5044" w14:textId="77777777" w:rsidR="000A5640" w:rsidRPr="00B4600B" w:rsidRDefault="000A5640" w:rsidP="00567B7D">
            <w:pPr>
              <w:pStyle w:val="TAL"/>
            </w:pPr>
            <w:r w:rsidRPr="00B4600B">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0EA1513" w14:textId="77777777" w:rsidR="000A5640" w:rsidRPr="00B4600B" w:rsidRDefault="000A5640" w:rsidP="00567B7D">
            <w:pPr>
              <w:pStyle w:val="TAL"/>
            </w:pPr>
            <w:r w:rsidRPr="00B4600B">
              <w:rPr>
                <w:lang w:eastAsia="ja-JP"/>
              </w:rPr>
              <w:t>n1</w:t>
            </w:r>
          </w:p>
        </w:tc>
        <w:tc>
          <w:tcPr>
            <w:tcW w:w="1700" w:type="dxa"/>
            <w:tcBorders>
              <w:top w:val="single" w:sz="4" w:space="0" w:color="auto"/>
              <w:left w:val="single" w:sz="4" w:space="0" w:color="auto"/>
              <w:bottom w:val="single" w:sz="4" w:space="0" w:color="auto"/>
              <w:right w:val="single" w:sz="4" w:space="0" w:color="auto"/>
            </w:tcBorders>
          </w:tcPr>
          <w:p w14:paraId="1F37419C" w14:textId="77777777" w:rsidR="000A5640" w:rsidRPr="00B4600B" w:rsidRDefault="000A5640" w:rsidP="00567B7D">
            <w:pPr>
              <w:pStyle w:val="TAL"/>
            </w:pPr>
            <w:r w:rsidRPr="00B4600B">
              <w:t>AL8</w:t>
            </w:r>
          </w:p>
        </w:tc>
        <w:tc>
          <w:tcPr>
            <w:tcW w:w="1245" w:type="dxa"/>
            <w:tcBorders>
              <w:top w:val="single" w:sz="4" w:space="0" w:color="auto"/>
              <w:left w:val="single" w:sz="4" w:space="0" w:color="auto"/>
              <w:bottom w:val="single" w:sz="4" w:space="0" w:color="auto"/>
              <w:right w:val="single" w:sz="4" w:space="0" w:color="auto"/>
            </w:tcBorders>
          </w:tcPr>
          <w:p w14:paraId="25DCD0FE" w14:textId="77777777" w:rsidR="000A5640" w:rsidRPr="00B4600B" w:rsidRDefault="000A5640" w:rsidP="00567B7D">
            <w:pPr>
              <w:pStyle w:val="TAL"/>
            </w:pPr>
          </w:p>
        </w:tc>
      </w:tr>
      <w:tr w:rsidR="000A5640" w:rsidRPr="00B4600B" w14:paraId="42C6A07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B247D3D" w14:textId="77777777" w:rsidR="000A5640" w:rsidRPr="00B4600B" w:rsidRDefault="000A5640" w:rsidP="00567B7D">
            <w:pPr>
              <w:pStyle w:val="TAL"/>
            </w:pPr>
            <w:r w:rsidRPr="00B4600B">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41E58785" w14:textId="77777777" w:rsidR="000A5640" w:rsidRPr="00B4600B" w:rsidRDefault="000A5640" w:rsidP="00567B7D">
            <w:pPr>
              <w:pStyle w:val="TAL"/>
            </w:pPr>
            <w:r w:rsidRPr="00B4600B">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1D8CC49F"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5FD04B" w14:textId="77777777" w:rsidR="000A5640" w:rsidRPr="00B4600B" w:rsidRDefault="000A5640" w:rsidP="00567B7D">
            <w:pPr>
              <w:pStyle w:val="TAL"/>
            </w:pPr>
          </w:p>
        </w:tc>
      </w:tr>
      <w:tr w:rsidR="000A5640" w:rsidRPr="00B4600B" w14:paraId="55C5CCA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07D40B" w14:textId="77777777" w:rsidR="000A5640" w:rsidRPr="00B4600B" w:rsidRDefault="000A5640" w:rsidP="00567B7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1C5E94C5"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37E1D2F"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328930" w14:textId="77777777" w:rsidR="000A5640" w:rsidRPr="00B4600B" w:rsidRDefault="000A5640" w:rsidP="00567B7D">
            <w:pPr>
              <w:pStyle w:val="TAL"/>
            </w:pPr>
          </w:p>
        </w:tc>
      </w:tr>
      <w:tr w:rsidR="000A5640" w:rsidRPr="00B4600B" w14:paraId="0E875F4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04A0BAD" w14:textId="77777777" w:rsidR="000A5640" w:rsidRPr="00B4600B" w:rsidRDefault="000A5640" w:rsidP="00567B7D">
            <w:pPr>
              <w:pStyle w:val="TAL"/>
            </w:pPr>
            <w:r w:rsidRPr="00B4600B">
              <w:t xml:space="preserve">  </w:t>
            </w:r>
            <w:proofErr w:type="spellStart"/>
            <w:r w:rsidRPr="00B4600B">
              <w:t>searchSpaceType</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AEA4DE"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DF7BB40"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3D787F3" w14:textId="77777777" w:rsidR="000A5640" w:rsidRPr="00B4600B" w:rsidRDefault="000A5640" w:rsidP="00567B7D">
            <w:pPr>
              <w:pStyle w:val="TAL"/>
            </w:pPr>
          </w:p>
        </w:tc>
      </w:tr>
      <w:tr w:rsidR="000A5640" w:rsidRPr="00B4600B" w14:paraId="17AD197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A5FE7A2" w14:textId="77777777" w:rsidR="000A5640" w:rsidRPr="00B4600B" w:rsidRDefault="000A5640" w:rsidP="00567B7D">
            <w:pPr>
              <w:pStyle w:val="TAL"/>
            </w:pPr>
            <w:r w:rsidRPr="00B4600B">
              <w:t xml:space="preserve">    common SEQUENCE {</w:t>
            </w:r>
          </w:p>
        </w:tc>
        <w:tc>
          <w:tcPr>
            <w:tcW w:w="2267" w:type="dxa"/>
            <w:tcBorders>
              <w:top w:val="single" w:sz="4" w:space="0" w:color="auto"/>
              <w:left w:val="single" w:sz="4" w:space="0" w:color="auto"/>
              <w:bottom w:val="single" w:sz="4" w:space="0" w:color="auto"/>
              <w:right w:val="single" w:sz="4" w:space="0" w:color="auto"/>
            </w:tcBorders>
          </w:tcPr>
          <w:p w14:paraId="4C4629D0" w14:textId="77777777" w:rsidR="000A5640" w:rsidRPr="00B4600B" w:rsidRDefault="000A5640"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ABEE30F"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198FC3" w14:textId="77777777" w:rsidR="000A5640" w:rsidRPr="00B4600B" w:rsidRDefault="000A5640" w:rsidP="00567B7D">
            <w:pPr>
              <w:pStyle w:val="TAL"/>
            </w:pPr>
          </w:p>
        </w:tc>
      </w:tr>
      <w:tr w:rsidR="000A5640" w:rsidRPr="00B4600B" w14:paraId="0C6EFE6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6B693BD" w14:textId="77777777" w:rsidR="000A5640" w:rsidRPr="00B4600B" w:rsidRDefault="000A5640" w:rsidP="00567B7D">
            <w:pPr>
              <w:pStyle w:val="TAL"/>
            </w:pPr>
            <w:r w:rsidRPr="00B4600B">
              <w:t xml:space="preserve">    </w:t>
            </w:r>
            <w:proofErr w:type="spellStart"/>
            <w:r w:rsidRPr="00B4600B">
              <w:t>ue</w:t>
            </w:r>
            <w:proofErr w:type="spellEnd"/>
            <w:r w:rsidRPr="00B4600B">
              <w:t>-Specific SEQUENCE {</w:t>
            </w:r>
          </w:p>
        </w:tc>
        <w:tc>
          <w:tcPr>
            <w:tcW w:w="2267" w:type="dxa"/>
            <w:tcBorders>
              <w:top w:val="single" w:sz="4" w:space="0" w:color="auto"/>
              <w:left w:val="single" w:sz="4" w:space="0" w:color="auto"/>
              <w:bottom w:val="single" w:sz="4" w:space="0" w:color="auto"/>
              <w:right w:val="single" w:sz="4" w:space="0" w:color="auto"/>
            </w:tcBorders>
          </w:tcPr>
          <w:p w14:paraId="054EABA1"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61AFD88"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47D0D2B" w14:textId="77777777" w:rsidR="000A5640" w:rsidRPr="00B4600B" w:rsidRDefault="000A5640" w:rsidP="00567B7D">
            <w:pPr>
              <w:pStyle w:val="TAL"/>
            </w:pPr>
          </w:p>
        </w:tc>
      </w:tr>
      <w:tr w:rsidR="000A5640" w:rsidRPr="00B4600B" w14:paraId="7D4292F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9221F04" w14:textId="77777777" w:rsidR="000A5640" w:rsidRPr="00B4600B" w:rsidRDefault="000A5640" w:rsidP="00567B7D">
            <w:pPr>
              <w:pStyle w:val="TAL"/>
            </w:pPr>
            <w:r w:rsidRPr="00B4600B">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4D0CAA61" w14:textId="77777777" w:rsidR="000A5640" w:rsidRPr="00B4600B" w:rsidRDefault="000A5640" w:rsidP="00567B7D">
            <w:pPr>
              <w:pStyle w:val="TAL"/>
            </w:pPr>
            <w:r w:rsidRPr="00B4600B">
              <w:t>formats0-1-And-1-1</w:t>
            </w:r>
          </w:p>
        </w:tc>
        <w:tc>
          <w:tcPr>
            <w:tcW w:w="1700" w:type="dxa"/>
            <w:tcBorders>
              <w:top w:val="single" w:sz="4" w:space="0" w:color="auto"/>
              <w:left w:val="single" w:sz="4" w:space="0" w:color="auto"/>
              <w:bottom w:val="single" w:sz="4" w:space="0" w:color="auto"/>
              <w:right w:val="single" w:sz="4" w:space="0" w:color="auto"/>
            </w:tcBorders>
          </w:tcPr>
          <w:p w14:paraId="79F1217A" w14:textId="77777777" w:rsidR="000A5640" w:rsidRPr="00B4600B" w:rsidRDefault="000A5640" w:rsidP="00567B7D">
            <w:pPr>
              <w:pStyle w:val="TAL"/>
            </w:pPr>
            <w:r w:rsidRPr="00B4600B">
              <w:t>DCI Format 1_1</w:t>
            </w:r>
          </w:p>
        </w:tc>
        <w:tc>
          <w:tcPr>
            <w:tcW w:w="1245" w:type="dxa"/>
            <w:tcBorders>
              <w:top w:val="single" w:sz="4" w:space="0" w:color="auto"/>
              <w:left w:val="single" w:sz="4" w:space="0" w:color="auto"/>
              <w:bottom w:val="single" w:sz="4" w:space="0" w:color="auto"/>
              <w:right w:val="single" w:sz="4" w:space="0" w:color="auto"/>
            </w:tcBorders>
          </w:tcPr>
          <w:p w14:paraId="329E4825" w14:textId="77777777" w:rsidR="000A5640" w:rsidRPr="00B4600B" w:rsidRDefault="000A5640" w:rsidP="00567B7D">
            <w:pPr>
              <w:pStyle w:val="TAL"/>
            </w:pPr>
          </w:p>
        </w:tc>
      </w:tr>
      <w:tr w:rsidR="000A5640" w:rsidRPr="00B4600B" w14:paraId="75E487D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E0D4AFF" w14:textId="77777777" w:rsidR="000A5640" w:rsidRPr="00B4600B" w:rsidRDefault="000A5640" w:rsidP="00567B7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F03123E"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3DFCD3C"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BD1422E" w14:textId="77777777" w:rsidR="000A5640" w:rsidRPr="00B4600B" w:rsidRDefault="000A5640" w:rsidP="00567B7D">
            <w:pPr>
              <w:pStyle w:val="TAL"/>
            </w:pPr>
          </w:p>
        </w:tc>
      </w:tr>
      <w:tr w:rsidR="000A5640" w:rsidRPr="00B4600B" w14:paraId="62D27A5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B3C5EF4" w14:textId="77777777" w:rsidR="000A5640" w:rsidRPr="00B4600B" w:rsidRDefault="000A5640" w:rsidP="00567B7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613AFA7"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C465A8F"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20CDEF7" w14:textId="77777777" w:rsidR="000A5640" w:rsidRPr="00B4600B" w:rsidRDefault="000A5640" w:rsidP="00567B7D">
            <w:pPr>
              <w:pStyle w:val="TAL"/>
            </w:pPr>
          </w:p>
        </w:tc>
      </w:tr>
      <w:tr w:rsidR="000A5640" w:rsidRPr="00B4600B" w14:paraId="28F8D5A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FACB99E" w14:textId="77777777" w:rsidR="000A5640" w:rsidRPr="00B4600B" w:rsidRDefault="000A5640" w:rsidP="00567B7D">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6059C3F4" w14:textId="77777777" w:rsidR="000A5640" w:rsidRPr="00B4600B" w:rsidRDefault="000A5640"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EBF5482" w14:textId="77777777" w:rsidR="000A5640" w:rsidRPr="00B4600B" w:rsidRDefault="000A5640"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19FC82" w14:textId="77777777" w:rsidR="000A5640" w:rsidRPr="00B4600B" w:rsidRDefault="000A5640" w:rsidP="00567B7D">
            <w:pPr>
              <w:pStyle w:val="TAL"/>
            </w:pPr>
          </w:p>
        </w:tc>
      </w:tr>
    </w:tbl>
    <w:p w14:paraId="77D9B437" w14:textId="77777777" w:rsidR="00835D4D" w:rsidRDefault="00835D4D" w:rsidP="00835D4D">
      <w:pPr>
        <w:rPr>
          <w:color w:val="FF0000"/>
          <w:sz w:val="28"/>
          <w:szCs w:val="28"/>
        </w:rPr>
      </w:pPr>
    </w:p>
    <w:p w14:paraId="75E3A51A" w14:textId="77777777" w:rsidR="00835D4D" w:rsidRDefault="00835D4D" w:rsidP="00835D4D">
      <w:pPr>
        <w:rPr>
          <w:color w:val="FF0000"/>
          <w:sz w:val="28"/>
          <w:szCs w:val="28"/>
        </w:rPr>
      </w:pPr>
      <w:r>
        <w:rPr>
          <w:color w:val="FF0000"/>
          <w:sz w:val="28"/>
          <w:szCs w:val="28"/>
        </w:rPr>
        <w:lastRenderedPageBreak/>
        <w:t>&lt;&lt; End of changes</w:t>
      </w:r>
      <w:r w:rsidRPr="00E75B22">
        <w:rPr>
          <w:color w:val="FF0000"/>
          <w:sz w:val="28"/>
          <w:szCs w:val="28"/>
        </w:rPr>
        <w:t>&gt;&gt;</w:t>
      </w:r>
    </w:p>
    <w:p w14:paraId="2E866380" w14:textId="77777777" w:rsidR="00835D4D" w:rsidRDefault="00835D4D"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C1BB7" w14:textId="77777777" w:rsidR="005E0F69" w:rsidRDefault="005E0F69">
      <w:r>
        <w:separator/>
      </w:r>
    </w:p>
  </w:endnote>
  <w:endnote w:type="continuationSeparator" w:id="0">
    <w:p w14:paraId="1EEB4995" w14:textId="77777777" w:rsidR="005E0F69" w:rsidRDefault="005E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244E5" w14:textId="77777777" w:rsidR="005E0F69" w:rsidRDefault="005E0F69">
      <w:r>
        <w:separator/>
      </w:r>
    </w:p>
  </w:footnote>
  <w:footnote w:type="continuationSeparator" w:id="0">
    <w:p w14:paraId="02D27165" w14:textId="77777777" w:rsidR="005E0F69" w:rsidRDefault="005E0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0D80"/>
    <w:rsid w:val="00022E4A"/>
    <w:rsid w:val="000400D4"/>
    <w:rsid w:val="000436D7"/>
    <w:rsid w:val="000451AF"/>
    <w:rsid w:val="0005100B"/>
    <w:rsid w:val="00060E57"/>
    <w:rsid w:val="000910B2"/>
    <w:rsid w:val="000A19D7"/>
    <w:rsid w:val="000A5640"/>
    <w:rsid w:val="000A6394"/>
    <w:rsid w:val="000B16F1"/>
    <w:rsid w:val="000B7FED"/>
    <w:rsid w:val="000C038A"/>
    <w:rsid w:val="000C03DA"/>
    <w:rsid w:val="000C6598"/>
    <w:rsid w:val="000D44B3"/>
    <w:rsid w:val="000D7160"/>
    <w:rsid w:val="000E5287"/>
    <w:rsid w:val="000E7379"/>
    <w:rsid w:val="000F49AE"/>
    <w:rsid w:val="000F4C28"/>
    <w:rsid w:val="00107D61"/>
    <w:rsid w:val="001217CC"/>
    <w:rsid w:val="00125CCD"/>
    <w:rsid w:val="00130B5C"/>
    <w:rsid w:val="00136E57"/>
    <w:rsid w:val="00141237"/>
    <w:rsid w:val="001433B2"/>
    <w:rsid w:val="00145D43"/>
    <w:rsid w:val="0015143D"/>
    <w:rsid w:val="00156B14"/>
    <w:rsid w:val="001770A1"/>
    <w:rsid w:val="00180C81"/>
    <w:rsid w:val="00192C46"/>
    <w:rsid w:val="001A08B3"/>
    <w:rsid w:val="001A7B60"/>
    <w:rsid w:val="001B52F0"/>
    <w:rsid w:val="001B7A65"/>
    <w:rsid w:val="001D718F"/>
    <w:rsid w:val="001E41F3"/>
    <w:rsid w:val="001E6399"/>
    <w:rsid w:val="002001F2"/>
    <w:rsid w:val="00202D9C"/>
    <w:rsid w:val="00204B1B"/>
    <w:rsid w:val="00212C53"/>
    <w:rsid w:val="00213C14"/>
    <w:rsid w:val="00214D04"/>
    <w:rsid w:val="002359DC"/>
    <w:rsid w:val="0026004D"/>
    <w:rsid w:val="002640DD"/>
    <w:rsid w:val="0027188D"/>
    <w:rsid w:val="00275D12"/>
    <w:rsid w:val="002761AC"/>
    <w:rsid w:val="002818E3"/>
    <w:rsid w:val="00284FEB"/>
    <w:rsid w:val="002860C4"/>
    <w:rsid w:val="00297807"/>
    <w:rsid w:val="002B5741"/>
    <w:rsid w:val="002D1F1E"/>
    <w:rsid w:val="002E472E"/>
    <w:rsid w:val="002E5507"/>
    <w:rsid w:val="002F0D7F"/>
    <w:rsid w:val="002F23BD"/>
    <w:rsid w:val="002F5199"/>
    <w:rsid w:val="00305409"/>
    <w:rsid w:val="00307196"/>
    <w:rsid w:val="00320368"/>
    <w:rsid w:val="00350EFC"/>
    <w:rsid w:val="003609EF"/>
    <w:rsid w:val="0036231A"/>
    <w:rsid w:val="00367D65"/>
    <w:rsid w:val="00370A31"/>
    <w:rsid w:val="00374DD4"/>
    <w:rsid w:val="00382FA1"/>
    <w:rsid w:val="0039621D"/>
    <w:rsid w:val="003A784B"/>
    <w:rsid w:val="003C6BCC"/>
    <w:rsid w:val="003D0497"/>
    <w:rsid w:val="003D6D6B"/>
    <w:rsid w:val="003E1A36"/>
    <w:rsid w:val="003F2978"/>
    <w:rsid w:val="003F43B7"/>
    <w:rsid w:val="00401C0A"/>
    <w:rsid w:val="00410371"/>
    <w:rsid w:val="00412906"/>
    <w:rsid w:val="004242F1"/>
    <w:rsid w:val="00441755"/>
    <w:rsid w:val="004656B2"/>
    <w:rsid w:val="00465BEC"/>
    <w:rsid w:val="004802C4"/>
    <w:rsid w:val="00484D6D"/>
    <w:rsid w:val="00485FDE"/>
    <w:rsid w:val="004961E5"/>
    <w:rsid w:val="004A3417"/>
    <w:rsid w:val="004B75B7"/>
    <w:rsid w:val="004D6ED6"/>
    <w:rsid w:val="004E205A"/>
    <w:rsid w:val="004E2EB1"/>
    <w:rsid w:val="005067E3"/>
    <w:rsid w:val="0051580D"/>
    <w:rsid w:val="00517EDA"/>
    <w:rsid w:val="0052613F"/>
    <w:rsid w:val="00532D04"/>
    <w:rsid w:val="00547111"/>
    <w:rsid w:val="005538E0"/>
    <w:rsid w:val="00570B86"/>
    <w:rsid w:val="00573290"/>
    <w:rsid w:val="005825DC"/>
    <w:rsid w:val="00584503"/>
    <w:rsid w:val="00590148"/>
    <w:rsid w:val="00592D74"/>
    <w:rsid w:val="005B78DC"/>
    <w:rsid w:val="005D3C39"/>
    <w:rsid w:val="005E0F69"/>
    <w:rsid w:val="005E2C44"/>
    <w:rsid w:val="005E3297"/>
    <w:rsid w:val="00603FF1"/>
    <w:rsid w:val="00605125"/>
    <w:rsid w:val="00621188"/>
    <w:rsid w:val="006257ED"/>
    <w:rsid w:val="00630BFB"/>
    <w:rsid w:val="006617A6"/>
    <w:rsid w:val="00665266"/>
    <w:rsid w:val="00665C47"/>
    <w:rsid w:val="00671156"/>
    <w:rsid w:val="0067136C"/>
    <w:rsid w:val="006733F4"/>
    <w:rsid w:val="00676518"/>
    <w:rsid w:val="00695808"/>
    <w:rsid w:val="006B4510"/>
    <w:rsid w:val="006B46FB"/>
    <w:rsid w:val="006B51BD"/>
    <w:rsid w:val="006B6395"/>
    <w:rsid w:val="006E21FB"/>
    <w:rsid w:val="006F302F"/>
    <w:rsid w:val="0071544C"/>
    <w:rsid w:val="00724B55"/>
    <w:rsid w:val="00780244"/>
    <w:rsid w:val="007814A1"/>
    <w:rsid w:val="00783DA0"/>
    <w:rsid w:val="00792342"/>
    <w:rsid w:val="007977A8"/>
    <w:rsid w:val="007B1626"/>
    <w:rsid w:val="007B512A"/>
    <w:rsid w:val="007B7CB5"/>
    <w:rsid w:val="007C2097"/>
    <w:rsid w:val="007C27B1"/>
    <w:rsid w:val="007C4816"/>
    <w:rsid w:val="007D47F3"/>
    <w:rsid w:val="007D6A07"/>
    <w:rsid w:val="007F13C9"/>
    <w:rsid w:val="007F2A10"/>
    <w:rsid w:val="007F7259"/>
    <w:rsid w:val="008016EF"/>
    <w:rsid w:val="00802B99"/>
    <w:rsid w:val="008040A8"/>
    <w:rsid w:val="00816DEA"/>
    <w:rsid w:val="008279FA"/>
    <w:rsid w:val="00835D4D"/>
    <w:rsid w:val="00840604"/>
    <w:rsid w:val="008437AE"/>
    <w:rsid w:val="008459CD"/>
    <w:rsid w:val="008626E7"/>
    <w:rsid w:val="00870CFD"/>
    <w:rsid w:val="00870EE7"/>
    <w:rsid w:val="008812F0"/>
    <w:rsid w:val="008863B9"/>
    <w:rsid w:val="008A45A6"/>
    <w:rsid w:val="008B6709"/>
    <w:rsid w:val="008D4113"/>
    <w:rsid w:val="008D4427"/>
    <w:rsid w:val="008F26AC"/>
    <w:rsid w:val="008F2E1A"/>
    <w:rsid w:val="008F3789"/>
    <w:rsid w:val="008F3D97"/>
    <w:rsid w:val="008F4E92"/>
    <w:rsid w:val="008F686C"/>
    <w:rsid w:val="009148DE"/>
    <w:rsid w:val="009242A4"/>
    <w:rsid w:val="00927F38"/>
    <w:rsid w:val="009359EE"/>
    <w:rsid w:val="00935C4F"/>
    <w:rsid w:val="00941E30"/>
    <w:rsid w:val="00942443"/>
    <w:rsid w:val="00943949"/>
    <w:rsid w:val="00961E6B"/>
    <w:rsid w:val="009706DF"/>
    <w:rsid w:val="0097369C"/>
    <w:rsid w:val="009777D9"/>
    <w:rsid w:val="00980ED2"/>
    <w:rsid w:val="00986F3E"/>
    <w:rsid w:val="00991B88"/>
    <w:rsid w:val="009954A6"/>
    <w:rsid w:val="009A527A"/>
    <w:rsid w:val="009A5753"/>
    <w:rsid w:val="009A579D"/>
    <w:rsid w:val="009C3BB5"/>
    <w:rsid w:val="009E10AD"/>
    <w:rsid w:val="009E3297"/>
    <w:rsid w:val="009E431F"/>
    <w:rsid w:val="009E51E3"/>
    <w:rsid w:val="009F734F"/>
    <w:rsid w:val="00A02164"/>
    <w:rsid w:val="00A22099"/>
    <w:rsid w:val="00A246B6"/>
    <w:rsid w:val="00A32C30"/>
    <w:rsid w:val="00A40F7F"/>
    <w:rsid w:val="00A47E70"/>
    <w:rsid w:val="00A50CF0"/>
    <w:rsid w:val="00A55771"/>
    <w:rsid w:val="00A645AF"/>
    <w:rsid w:val="00A70083"/>
    <w:rsid w:val="00A70724"/>
    <w:rsid w:val="00A7671C"/>
    <w:rsid w:val="00AA1BDF"/>
    <w:rsid w:val="00AA2CBC"/>
    <w:rsid w:val="00AA3126"/>
    <w:rsid w:val="00AA313B"/>
    <w:rsid w:val="00AB068D"/>
    <w:rsid w:val="00AC5820"/>
    <w:rsid w:val="00AD0EAC"/>
    <w:rsid w:val="00AD1CD8"/>
    <w:rsid w:val="00AE0699"/>
    <w:rsid w:val="00AF7598"/>
    <w:rsid w:val="00B11C80"/>
    <w:rsid w:val="00B171D3"/>
    <w:rsid w:val="00B258BB"/>
    <w:rsid w:val="00B27A58"/>
    <w:rsid w:val="00B321B5"/>
    <w:rsid w:val="00B4420B"/>
    <w:rsid w:val="00B46465"/>
    <w:rsid w:val="00B67B97"/>
    <w:rsid w:val="00B7326B"/>
    <w:rsid w:val="00B84386"/>
    <w:rsid w:val="00B924CB"/>
    <w:rsid w:val="00B968C8"/>
    <w:rsid w:val="00BA3EC5"/>
    <w:rsid w:val="00BA51D9"/>
    <w:rsid w:val="00BA57E0"/>
    <w:rsid w:val="00BB5B1E"/>
    <w:rsid w:val="00BB5DFC"/>
    <w:rsid w:val="00BC0851"/>
    <w:rsid w:val="00BC1EC7"/>
    <w:rsid w:val="00BD279D"/>
    <w:rsid w:val="00BD2BB3"/>
    <w:rsid w:val="00BD6BB8"/>
    <w:rsid w:val="00BE42EF"/>
    <w:rsid w:val="00BF3285"/>
    <w:rsid w:val="00C063FF"/>
    <w:rsid w:val="00C107C8"/>
    <w:rsid w:val="00C20A3B"/>
    <w:rsid w:val="00C548FB"/>
    <w:rsid w:val="00C60DA2"/>
    <w:rsid w:val="00C66BA2"/>
    <w:rsid w:val="00C811B6"/>
    <w:rsid w:val="00C95985"/>
    <w:rsid w:val="00CC0E44"/>
    <w:rsid w:val="00CC5026"/>
    <w:rsid w:val="00CC51A9"/>
    <w:rsid w:val="00CC6287"/>
    <w:rsid w:val="00CC68D0"/>
    <w:rsid w:val="00CF127D"/>
    <w:rsid w:val="00D03F9A"/>
    <w:rsid w:val="00D06D51"/>
    <w:rsid w:val="00D201A8"/>
    <w:rsid w:val="00D24991"/>
    <w:rsid w:val="00D3183A"/>
    <w:rsid w:val="00D43E4B"/>
    <w:rsid w:val="00D50255"/>
    <w:rsid w:val="00D66520"/>
    <w:rsid w:val="00DC68B7"/>
    <w:rsid w:val="00DE3363"/>
    <w:rsid w:val="00DE34CF"/>
    <w:rsid w:val="00DE47E5"/>
    <w:rsid w:val="00DE78A3"/>
    <w:rsid w:val="00E075FB"/>
    <w:rsid w:val="00E13F3D"/>
    <w:rsid w:val="00E338AB"/>
    <w:rsid w:val="00E34898"/>
    <w:rsid w:val="00E3540B"/>
    <w:rsid w:val="00E35CE8"/>
    <w:rsid w:val="00E41560"/>
    <w:rsid w:val="00E4186D"/>
    <w:rsid w:val="00E41A5D"/>
    <w:rsid w:val="00E65AE3"/>
    <w:rsid w:val="00E71E99"/>
    <w:rsid w:val="00E75F7D"/>
    <w:rsid w:val="00E87CBE"/>
    <w:rsid w:val="00E87E62"/>
    <w:rsid w:val="00E925FB"/>
    <w:rsid w:val="00E936DB"/>
    <w:rsid w:val="00E96EFA"/>
    <w:rsid w:val="00EA3212"/>
    <w:rsid w:val="00EA5DDC"/>
    <w:rsid w:val="00EB09B7"/>
    <w:rsid w:val="00EC6E74"/>
    <w:rsid w:val="00ED0497"/>
    <w:rsid w:val="00ED37A9"/>
    <w:rsid w:val="00EE2EF2"/>
    <w:rsid w:val="00EE7D7C"/>
    <w:rsid w:val="00F14C93"/>
    <w:rsid w:val="00F15078"/>
    <w:rsid w:val="00F25D98"/>
    <w:rsid w:val="00F300FB"/>
    <w:rsid w:val="00F405E6"/>
    <w:rsid w:val="00F40B43"/>
    <w:rsid w:val="00F41236"/>
    <w:rsid w:val="00F803B7"/>
    <w:rsid w:val="00FA5CA3"/>
    <w:rsid w:val="00FA64EC"/>
    <w:rsid w:val="00FA6F1C"/>
    <w:rsid w:val="00FB6386"/>
    <w:rsid w:val="00FC2AD8"/>
    <w:rsid w:val="00FD39A1"/>
    <w:rsid w:val="00FD7B61"/>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9</Pages>
  <Words>1030</Words>
  <Characters>7584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236</cp:revision>
  <cp:lastPrinted>1899-12-31T23:00:00Z</cp:lastPrinted>
  <dcterms:created xsi:type="dcterms:W3CDTF">2020-02-03T08:32:00Z</dcterms:created>
  <dcterms:modified xsi:type="dcterms:W3CDTF">2021-05-06T13:15:00Z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